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F1B45">
        <w:rPr>
          <w:b/>
          <w:noProof/>
          <w:sz w:val="24"/>
        </w:rPr>
        <w:t>3</w:t>
      </w:r>
      <w:r w:rsidR="007229E6">
        <w:rPr>
          <w:b/>
          <w:noProof/>
          <w:sz w:val="24"/>
        </w:rPr>
        <w:t>bis</w:t>
      </w:r>
      <w:r w:rsidR="003C357B">
        <w:rPr>
          <w:b/>
          <w:noProof/>
          <w:sz w:val="24"/>
        </w:rPr>
        <w:t xml:space="preserve"> </w:t>
      </w:r>
      <w:r w:rsidR="003C357B" w:rsidRPr="003C357B">
        <w:rPr>
          <w:b/>
          <w:noProof/>
          <w:sz w:val="24"/>
        </w:rPr>
        <w:t>electronic</w:t>
      </w:r>
      <w:r>
        <w:rPr>
          <w:b/>
          <w:i/>
          <w:noProof/>
          <w:sz w:val="28"/>
        </w:rPr>
        <w:tab/>
      </w:r>
      <w:r w:rsidR="0091052B" w:rsidRPr="0091052B">
        <w:rPr>
          <w:b/>
          <w:i/>
          <w:noProof/>
          <w:sz w:val="28"/>
        </w:rPr>
        <w:t>R2-2104022</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7229E6" w:rsidRPr="007229E6">
        <w:rPr>
          <w:rFonts w:eastAsia="宋体" w:cs="Arial"/>
          <w:b/>
          <w:sz w:val="24"/>
          <w:lang w:val="de-DE" w:eastAsia="zh-CN"/>
        </w:rPr>
        <w:t>April 12 – April 20</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052B" w:rsidP="00C93CFF">
            <w:pPr>
              <w:pStyle w:val="CRCoverPage"/>
              <w:spacing w:after="0"/>
              <w:jc w:val="center"/>
              <w:rPr>
                <w:noProof/>
              </w:rPr>
            </w:pPr>
            <w:r>
              <w:rPr>
                <w:b/>
                <w:noProof/>
                <w:sz w:val="28"/>
              </w:rPr>
              <w:t>0560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F36CC7">
            <w:pPr>
              <w:pStyle w:val="CRCoverPage"/>
              <w:spacing w:after="0"/>
              <w:jc w:val="center"/>
              <w:rPr>
                <w:noProof/>
                <w:sz w:val="28"/>
              </w:rPr>
            </w:pPr>
            <w:r>
              <w:rPr>
                <w:b/>
                <w:noProof/>
                <w:sz w:val="28"/>
              </w:rPr>
              <w:t>1</w:t>
            </w:r>
            <w:r w:rsidR="00F36CC7">
              <w:rPr>
                <w:b/>
                <w:noProof/>
                <w:sz w:val="28"/>
              </w:rPr>
              <w:t>6</w:t>
            </w:r>
            <w:r>
              <w:rPr>
                <w:b/>
                <w:noProof/>
                <w:sz w:val="28"/>
              </w:rPr>
              <w:t>.</w:t>
            </w:r>
            <w:r w:rsidR="00F36CC7">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6E8D" w:rsidP="00FB1CCD">
            <w:pPr>
              <w:pStyle w:val="CRCoverPage"/>
              <w:spacing w:after="0"/>
              <w:ind w:left="100"/>
              <w:rPr>
                <w:noProof/>
                <w:lang w:eastAsia="zh-CN"/>
              </w:rPr>
            </w:pPr>
            <w:r w:rsidRPr="00DD6E8D">
              <w:rPr>
                <w:noProof/>
                <w:lang w:eastAsia="zh-CN"/>
              </w:rPr>
              <w:t>CR on numerology for active DL and UL BWPs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7229E6">
              <w:rPr>
                <w:noProof/>
              </w:rPr>
              <w:t>4</w:t>
            </w:r>
            <w:r w:rsidR="00E6660E">
              <w:rPr>
                <w:noProof/>
              </w:rPr>
              <w:t>-</w:t>
            </w:r>
            <w:r w:rsidR="007229E6">
              <w:rPr>
                <w:noProof/>
              </w:rPr>
              <w:t>0</w:t>
            </w:r>
            <w:r w:rsidR="00DD6E8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2B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36CC7">
            <w:pPr>
              <w:pStyle w:val="CRCoverPage"/>
              <w:spacing w:after="0"/>
              <w:ind w:left="100"/>
              <w:rPr>
                <w:noProof/>
              </w:rPr>
            </w:pPr>
            <w:r w:rsidRPr="00E6660E">
              <w:rPr>
                <w:noProof/>
              </w:rPr>
              <w:t>Rel-1</w:t>
            </w:r>
            <w:r w:rsidR="00F36CC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349C" w:rsidRDefault="00DD6E8D" w:rsidP="0063349C">
            <w:pPr>
              <w:pStyle w:val="CRCoverPage"/>
              <w:ind w:left="100"/>
              <w:rPr>
                <w:lang w:eastAsia="zh-CN"/>
              </w:rPr>
            </w:pPr>
            <w:r w:rsidRPr="00DD6E8D">
              <w:rPr>
                <w:lang w:eastAsia="zh-CN"/>
              </w:rPr>
              <w:t xml:space="preserve">There is a RAN1 LS </w:t>
            </w:r>
            <w:r w:rsidR="00CD5AF6">
              <w:rPr>
                <w:lang w:eastAsia="zh-CN"/>
              </w:rPr>
              <w:t>(</w:t>
            </w:r>
            <w:r w:rsidR="00EF7F3B">
              <w:t>R1-2102152</w:t>
            </w:r>
            <w:r w:rsidR="00CD5AF6">
              <w:t>)</w:t>
            </w:r>
            <w:r w:rsidR="00EF7F3B" w:rsidRPr="00DD6E8D">
              <w:rPr>
                <w:lang w:eastAsia="zh-CN"/>
              </w:rPr>
              <w:t xml:space="preserve"> </w:t>
            </w:r>
            <w:r w:rsidRPr="00DD6E8D">
              <w:rPr>
                <w:lang w:eastAsia="zh-CN"/>
              </w:rPr>
              <w:t>on numerology for active DL and UL BWPs</w:t>
            </w:r>
            <w:r>
              <w:rPr>
                <w:lang w:eastAsia="zh-CN"/>
              </w:rPr>
              <w:t>:</w:t>
            </w:r>
          </w:p>
          <w:p w:rsidR="00DD6E8D" w:rsidRPr="00DD6E8D" w:rsidRDefault="00DD6E8D" w:rsidP="00DD6E8D">
            <w:pPr>
              <w:pStyle w:val="CRCoverPage"/>
              <w:ind w:left="100"/>
              <w:rPr>
                <w:rFonts w:cs="Arial"/>
                <w:i/>
              </w:rPr>
            </w:pPr>
            <w:r w:rsidRPr="00DD6E8D">
              <w:rPr>
                <w:i/>
                <w:lang w:eastAsia="zh-CN"/>
              </w:rPr>
              <w:t>After</w:t>
            </w:r>
            <w:r w:rsidRPr="00DD6E8D">
              <w:rPr>
                <w:rFonts w:cs="Arial"/>
                <w:i/>
              </w:rPr>
              <w:t xml:space="preserve"> discussion, RAN1 achieves the following conclusion.</w:t>
            </w:r>
          </w:p>
          <w:p w:rsidR="00DD6E8D" w:rsidRDefault="00DD6E8D" w:rsidP="0026550B">
            <w:pPr>
              <w:pStyle w:val="af1"/>
              <w:numPr>
                <w:ilvl w:val="0"/>
                <w:numId w:val="2"/>
              </w:numPr>
              <w:spacing w:after="240"/>
              <w:ind w:leftChars="0"/>
              <w:jc w:val="both"/>
              <w:rPr>
                <w:rFonts w:ascii="Arial" w:hAnsi="Arial" w:cs="Arial"/>
                <w:i/>
                <w:lang w:eastAsia="ko-KR"/>
              </w:rPr>
            </w:pPr>
            <w:r w:rsidRPr="00DD6E8D">
              <w:rPr>
                <w:rFonts w:ascii="Arial" w:hAnsi="Arial" w:cs="Arial"/>
                <w:i/>
                <w:lang w:eastAsia="ko-KR"/>
              </w:rPr>
              <w:t>It’s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rsidR="006333D6" w:rsidRPr="0023607D" w:rsidRDefault="006333D6" w:rsidP="006333D6">
            <w:pPr>
              <w:pStyle w:val="CRCoverPage"/>
              <w:ind w:left="100"/>
              <w:rPr>
                <w:rFonts w:cs="Arial"/>
                <w:i/>
                <w:lang w:eastAsia="ko-KR"/>
              </w:rPr>
            </w:pPr>
            <w:r w:rsidRPr="006333D6">
              <w:rPr>
                <w:lang w:eastAsia="zh-CN"/>
              </w:rPr>
              <w:t xml:space="preserve">We understand the intention of RAN1 is to clarify that for </w:t>
            </w:r>
            <w:r w:rsidRPr="002D39C2">
              <w:rPr>
                <w:i/>
                <w:lang w:eastAsia="zh-CN"/>
              </w:rPr>
              <w:t>bwp-DiffNumerology</w:t>
            </w:r>
            <w:r w:rsidRPr="006333D6">
              <w:rPr>
                <w:lang w:eastAsia="zh-CN"/>
              </w:rPr>
              <w:t>, t</w:t>
            </w:r>
            <w:r>
              <w:rPr>
                <w:lang w:eastAsia="zh-CN"/>
              </w:rPr>
              <w:t xml:space="preserve">he SCS and </w:t>
            </w:r>
            <w:r w:rsidRPr="006333D6">
              <w:rPr>
                <w:lang w:eastAsia="zh-CN"/>
              </w:rPr>
              <w:t>CP length for the active DL BWP and active UL BWP in a serving cell is the same except for SUL at a given time</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63349C" w:rsidP="0063349C">
            <w:pPr>
              <w:pStyle w:val="CRCoverPage"/>
              <w:ind w:left="100"/>
              <w:rPr>
                <w:rFonts w:eastAsia="MS Mincho"/>
                <w:szCs w:val="24"/>
              </w:rPr>
            </w:pPr>
            <w:r w:rsidRPr="0063349C">
              <w:rPr>
                <w:lang w:eastAsia="zh-CN"/>
              </w:rPr>
              <w:t>Clarify</w:t>
            </w:r>
            <w:r>
              <w:rPr>
                <w:rFonts w:eastAsia="MS Mincho"/>
                <w:szCs w:val="24"/>
              </w:rPr>
              <w:t xml:space="preserve"> that </w:t>
            </w:r>
            <w:r w:rsidR="002C7C01">
              <w:rPr>
                <w:rFonts w:eastAsia="MS Mincho"/>
                <w:szCs w:val="24"/>
              </w:rPr>
              <w:t xml:space="preserve">for </w:t>
            </w:r>
            <w:r w:rsidR="002C7C01" w:rsidRPr="007D5C27">
              <w:rPr>
                <w:rFonts w:cs="Arial"/>
                <w:i/>
                <w:szCs w:val="18"/>
              </w:rPr>
              <w:t>bwp-DiffNumerology</w:t>
            </w:r>
            <w:r w:rsidR="002C7C01">
              <w:rPr>
                <w:rFonts w:cs="Arial"/>
                <w:i/>
                <w:szCs w:val="18"/>
              </w:rPr>
              <w:t>,</w:t>
            </w:r>
            <w:r w:rsidR="002C7C01">
              <w:rPr>
                <w:rFonts w:cs="Arial"/>
              </w:rPr>
              <w:t xml:space="preserve"> t</w:t>
            </w:r>
            <w:r w:rsidR="002C7C01">
              <w:t xml:space="preserve">he SCS and </w:t>
            </w:r>
            <w:r w:rsidR="002C7C01">
              <w:rPr>
                <w:rFonts w:cs="Arial"/>
                <w:lang w:eastAsia="ko-KR"/>
              </w:rPr>
              <w:t>CP length for the active DL BWP and active UL BWP in a serving cell is the same except for SUL at a given time.</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(NG)EN-DC, SA, NE-DC, NR-DC</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26550B">
            <w:pPr>
              <w:pStyle w:val="CRCoverPage"/>
              <w:numPr>
                <w:ilvl w:val="0"/>
                <w:numId w:val="1"/>
              </w:numPr>
              <w:rPr>
                <w:noProof/>
              </w:rPr>
            </w:pPr>
            <w:r>
              <w:rPr>
                <w:noProof/>
              </w:rPr>
              <w:t xml:space="preserve">If the UE is implemented according to the CR and the NW is not, </w:t>
            </w:r>
            <w:r w:rsidR="003D13A9">
              <w:rPr>
                <w:noProof/>
              </w:rPr>
              <w:t xml:space="preserve">the NW may consider the </w:t>
            </w:r>
            <w:r w:rsidR="003D13A9">
              <w:t xml:space="preserve">SCS and </w:t>
            </w:r>
            <w:r w:rsidR="003D13A9">
              <w:rPr>
                <w:rFonts w:cs="Arial"/>
                <w:lang w:eastAsia="ko-KR"/>
              </w:rPr>
              <w:t>CP length for the active DL BWP and active UL BWP in a serving cell is the different, which is not supported by the UE</w:t>
            </w:r>
            <w:r w:rsidR="00C21586">
              <w:rPr>
                <w:noProof/>
              </w:rPr>
              <w:t>.</w:t>
            </w:r>
          </w:p>
          <w:p w:rsidR="007F04E2" w:rsidRPr="0015511D" w:rsidRDefault="00C5534D" w:rsidP="0026550B">
            <w:pPr>
              <w:pStyle w:val="CRCoverPage"/>
              <w:numPr>
                <w:ilvl w:val="0"/>
                <w:numId w:val="1"/>
              </w:numPr>
              <w:rPr>
                <w:noProof/>
              </w:rPr>
            </w:pPr>
            <w:r>
              <w:rPr>
                <w:noProof/>
              </w:rPr>
              <w:lastRenderedPageBreak/>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w:t>
            </w:r>
            <w:r w:rsidR="00FA5E4C">
              <w:t xml:space="preserve">SCS and </w:t>
            </w:r>
            <w:r w:rsidR="00FA5E4C">
              <w:rPr>
                <w:rFonts w:cs="Arial"/>
                <w:lang w:eastAsia="ko-KR"/>
              </w:rPr>
              <w:t>CP length for the active DL BWP and active UL BWP in a serving cell, which may lead to failure re-configuration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FA5E4C">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4502B8" w:rsidRPr="00C811E8" w:rsidRDefault="004502B8" w:rsidP="004502B8">
      <w:pPr>
        <w:pStyle w:val="4"/>
      </w:pPr>
      <w:bookmarkStart w:id="4" w:name="_Toc37238651"/>
      <w:bookmarkStart w:id="5" w:name="_Toc37238765"/>
      <w:bookmarkStart w:id="6" w:name="_Toc46488660"/>
      <w:bookmarkStart w:id="7" w:name="_Toc52574081"/>
      <w:bookmarkStart w:id="8" w:name="_Toc52574167"/>
      <w:bookmarkStart w:id="9" w:name="_Toc67919874"/>
      <w:bookmarkStart w:id="10" w:name="_Toc12750894"/>
      <w:bookmarkStart w:id="11" w:name="_Toc29382258"/>
      <w:bookmarkStart w:id="12" w:name="_Toc37093375"/>
      <w:bookmarkStart w:id="13" w:name="_Toc46509438"/>
      <w:bookmarkStart w:id="14" w:name="_Toc52569469"/>
      <w:bookmarkStart w:id="15" w:name="_Toc60789323"/>
      <w:r w:rsidRPr="00C811E8">
        <w:lastRenderedPageBreak/>
        <w:t>4.2.7.2</w:t>
      </w:r>
      <w:r w:rsidRPr="00C811E8">
        <w:tab/>
      </w:r>
      <w:r w:rsidRPr="00C811E8">
        <w:rPr>
          <w:i/>
        </w:rPr>
        <w:t>BandNR 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02B8" w:rsidRPr="00C811E8" w:rsidTr="00CA6124">
        <w:trPr>
          <w:cantSplit/>
          <w:tblHeader/>
        </w:trPr>
        <w:tc>
          <w:tcPr>
            <w:tcW w:w="6917" w:type="dxa"/>
          </w:tcPr>
          <w:p w:rsidR="004502B8" w:rsidRPr="00C811E8" w:rsidRDefault="004502B8" w:rsidP="00CA6124">
            <w:pPr>
              <w:pStyle w:val="TAH"/>
            </w:pPr>
            <w:r w:rsidRPr="00C811E8">
              <w:lastRenderedPageBreak/>
              <w:t>Definitions for parameters</w:t>
            </w:r>
          </w:p>
        </w:tc>
        <w:tc>
          <w:tcPr>
            <w:tcW w:w="709" w:type="dxa"/>
          </w:tcPr>
          <w:p w:rsidR="004502B8" w:rsidRPr="00C811E8" w:rsidRDefault="004502B8" w:rsidP="00CA6124">
            <w:pPr>
              <w:pStyle w:val="TAH"/>
            </w:pPr>
            <w:r w:rsidRPr="00C811E8">
              <w:t>Per</w:t>
            </w:r>
          </w:p>
        </w:tc>
        <w:tc>
          <w:tcPr>
            <w:tcW w:w="567" w:type="dxa"/>
          </w:tcPr>
          <w:p w:rsidR="004502B8" w:rsidRPr="00C811E8" w:rsidRDefault="004502B8" w:rsidP="00CA6124">
            <w:pPr>
              <w:pStyle w:val="TAH"/>
            </w:pPr>
            <w:r w:rsidRPr="00C811E8">
              <w:t>M</w:t>
            </w:r>
          </w:p>
        </w:tc>
        <w:tc>
          <w:tcPr>
            <w:tcW w:w="709" w:type="dxa"/>
          </w:tcPr>
          <w:p w:rsidR="004502B8" w:rsidRPr="00C811E8" w:rsidRDefault="004502B8" w:rsidP="00CA6124">
            <w:pPr>
              <w:pStyle w:val="TAH"/>
            </w:pPr>
            <w:r w:rsidRPr="00C811E8">
              <w:t>FDD-TDD</w:t>
            </w:r>
          </w:p>
          <w:p w:rsidR="004502B8" w:rsidRPr="00C811E8" w:rsidRDefault="004502B8" w:rsidP="00CA6124">
            <w:pPr>
              <w:pStyle w:val="TAH"/>
            </w:pPr>
            <w:r w:rsidRPr="00C811E8">
              <w:t>DIFF</w:t>
            </w:r>
          </w:p>
        </w:tc>
        <w:tc>
          <w:tcPr>
            <w:tcW w:w="728" w:type="dxa"/>
          </w:tcPr>
          <w:p w:rsidR="004502B8" w:rsidRPr="00C811E8" w:rsidRDefault="004502B8" w:rsidP="00CA6124">
            <w:pPr>
              <w:pStyle w:val="TAH"/>
            </w:pPr>
            <w:r w:rsidRPr="00C811E8">
              <w:t>FR1-FR2</w:t>
            </w:r>
          </w:p>
          <w:p w:rsidR="004502B8" w:rsidRPr="00C811E8" w:rsidRDefault="004502B8" w:rsidP="00CA6124">
            <w:pPr>
              <w:pStyle w:val="TAH"/>
            </w:pPr>
            <w:r w:rsidRPr="00C811E8">
              <w:t>DIFF</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activeConfiguredGrant-r16</w:t>
            </w:r>
          </w:p>
          <w:p w:rsidR="004502B8" w:rsidRPr="00C811E8" w:rsidRDefault="004502B8" w:rsidP="00CA6124">
            <w:pPr>
              <w:pStyle w:val="TAL"/>
            </w:pPr>
            <w:r w:rsidRPr="00C811E8">
              <w:t>Indicates whether the UE supports up to 12 configured/active configured grant configurations in a BWP of a serving cell. This field includes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rsidR="004502B8" w:rsidRPr="00C811E8" w:rsidRDefault="004502B8" w:rsidP="00CA6124">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rsidR="004502B8" w:rsidRPr="00C811E8" w:rsidRDefault="004502B8" w:rsidP="00CA6124">
            <w:pPr>
              <w:pStyle w:val="TAL"/>
              <w:rPr>
                <w:rFonts w:cs="Arial"/>
                <w:szCs w:val="18"/>
              </w:rPr>
            </w:pPr>
          </w:p>
          <w:p w:rsidR="004502B8" w:rsidRPr="00C811E8" w:rsidRDefault="004502B8" w:rsidP="00CA6124">
            <w:pPr>
              <w:pStyle w:val="af0"/>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rsidR="004502B8" w:rsidRPr="00C811E8" w:rsidRDefault="004502B8" w:rsidP="00CA6124">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additionalActiveTCI-StatePDCCH</w:t>
            </w:r>
          </w:p>
          <w:p w:rsidR="004502B8" w:rsidRPr="00C811E8" w:rsidRDefault="004502B8" w:rsidP="00CA6124">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r w:rsidRPr="00C811E8">
              <w:rPr>
                <w:rFonts w:cs="Arial"/>
                <w:i/>
                <w:szCs w:val="18"/>
              </w:rPr>
              <w:t>maxNumberActiveTCI-PerBWP</w:t>
            </w:r>
            <w:r w:rsidRPr="00C811E8">
              <w:rPr>
                <w:rFonts w:cs="Arial"/>
                <w:szCs w:val="18"/>
              </w:rPr>
              <w:t xml:space="preserve"> in </w:t>
            </w:r>
            <w:r w:rsidRPr="00C811E8">
              <w:rPr>
                <w:rFonts w:cs="Arial"/>
                <w:i/>
                <w:szCs w:val="18"/>
              </w:rPr>
              <w:t xml:space="preserve">tci-StatePDSCH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rsidR="004502B8" w:rsidRPr="00C811E8" w:rsidRDefault="004502B8" w:rsidP="00CA6124">
            <w:pPr>
              <w:pStyle w:val="TAL"/>
              <w:jc w:val="center"/>
            </w:pPr>
            <w:r w:rsidRPr="00C811E8">
              <w:rPr>
                <w:rFonts w:cs="Arial"/>
                <w:szCs w:val="18"/>
              </w:rPr>
              <w:t>Band</w:t>
            </w:r>
          </w:p>
        </w:tc>
        <w:tc>
          <w:tcPr>
            <w:tcW w:w="567" w:type="dxa"/>
          </w:tcPr>
          <w:p w:rsidR="004502B8" w:rsidRPr="00C811E8" w:rsidRDefault="004502B8" w:rsidP="00CA6124">
            <w:pPr>
              <w:pStyle w:val="TAL"/>
              <w:jc w:val="center"/>
            </w:pPr>
            <w:r w:rsidRPr="00C811E8">
              <w:rPr>
                <w:rFonts w:cs="Arial"/>
                <w:szCs w:val="18"/>
              </w:rPr>
              <w:t>CY</w:t>
            </w:r>
          </w:p>
        </w:tc>
        <w:tc>
          <w:tcPr>
            <w:tcW w:w="709" w:type="dxa"/>
          </w:tcPr>
          <w:p w:rsidR="004502B8" w:rsidRPr="00C811E8" w:rsidRDefault="004502B8" w:rsidP="00CA6124">
            <w:pPr>
              <w:pStyle w:val="TAL"/>
              <w:jc w:val="center"/>
            </w:pPr>
            <w:r w:rsidRPr="00C811E8">
              <w:rPr>
                <w:rFonts w:eastAsia="等线"/>
              </w:rPr>
              <w:t>N/A</w:t>
            </w:r>
          </w:p>
        </w:tc>
        <w:tc>
          <w:tcPr>
            <w:tcW w:w="728" w:type="dxa"/>
          </w:tcPr>
          <w:p w:rsidR="004502B8" w:rsidRPr="00C811E8" w:rsidRDefault="004502B8" w:rsidP="00CA6124">
            <w:pPr>
              <w:pStyle w:val="TAL"/>
              <w:jc w:val="center"/>
            </w:pPr>
            <w:r w:rsidRPr="00C811E8">
              <w:rPr>
                <w:rFonts w:eastAsia="等线"/>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aperiodicBeamReport</w:t>
            </w:r>
          </w:p>
          <w:p w:rsidR="004502B8" w:rsidRPr="00C811E8" w:rsidRDefault="004502B8" w:rsidP="00CA6124">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rsidR="004502B8" w:rsidRPr="00C811E8" w:rsidRDefault="004502B8" w:rsidP="00CA6124">
            <w:pPr>
              <w:pStyle w:val="TAL"/>
              <w:jc w:val="center"/>
              <w:rPr>
                <w:rFonts w:cs="Arial"/>
                <w:szCs w:val="18"/>
              </w:rPr>
            </w:pPr>
            <w:r w:rsidRPr="00C811E8">
              <w:t>Band</w:t>
            </w:r>
          </w:p>
        </w:tc>
        <w:tc>
          <w:tcPr>
            <w:tcW w:w="567" w:type="dxa"/>
          </w:tcPr>
          <w:p w:rsidR="004502B8" w:rsidRPr="00C811E8" w:rsidRDefault="004502B8" w:rsidP="00CA6124">
            <w:pPr>
              <w:pStyle w:val="TAL"/>
              <w:jc w:val="center"/>
              <w:rPr>
                <w:rFonts w:cs="Arial"/>
                <w:szCs w:val="18"/>
              </w:rPr>
            </w:pPr>
            <w:r w:rsidRPr="00C811E8">
              <w:t>Yes</w:t>
            </w:r>
          </w:p>
        </w:tc>
        <w:tc>
          <w:tcPr>
            <w:tcW w:w="709" w:type="dxa"/>
          </w:tcPr>
          <w:p w:rsidR="004502B8" w:rsidRPr="00C811E8" w:rsidRDefault="004502B8" w:rsidP="00CA6124">
            <w:pPr>
              <w:pStyle w:val="TAL"/>
              <w:jc w:val="center"/>
              <w:rPr>
                <w:rFonts w:cs="Arial"/>
                <w:szCs w:val="18"/>
              </w:rPr>
            </w:pPr>
            <w:r w:rsidRPr="00C811E8">
              <w:rPr>
                <w:rFonts w:eastAsia="等线"/>
              </w:rPr>
              <w:t>N/A</w:t>
            </w:r>
          </w:p>
        </w:tc>
        <w:tc>
          <w:tcPr>
            <w:tcW w:w="728" w:type="dxa"/>
          </w:tcPr>
          <w:p w:rsidR="004502B8" w:rsidRPr="00C811E8" w:rsidRDefault="004502B8" w:rsidP="00CA6124">
            <w:pPr>
              <w:pStyle w:val="TAL"/>
              <w:jc w:val="center"/>
            </w:pPr>
            <w:r w:rsidRPr="00C811E8">
              <w:rPr>
                <w:rFonts w:eastAsia="等线"/>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aperiodicTRS</w:t>
            </w:r>
          </w:p>
          <w:p w:rsidR="004502B8" w:rsidRPr="00C811E8" w:rsidRDefault="004502B8" w:rsidP="00CA6124">
            <w:pPr>
              <w:pStyle w:val="TAL"/>
            </w:pPr>
            <w:r w:rsidRPr="00C811E8">
              <w:rPr>
                <w:rFonts w:cs="Arial"/>
                <w:szCs w:val="18"/>
              </w:rPr>
              <w:t>Indicates whether the UE supports DCI triggering aperiodic TRS associated with periodic TRS.</w:t>
            </w:r>
          </w:p>
        </w:tc>
        <w:tc>
          <w:tcPr>
            <w:tcW w:w="709" w:type="dxa"/>
          </w:tcPr>
          <w:p w:rsidR="004502B8" w:rsidRPr="00C811E8" w:rsidRDefault="004502B8" w:rsidP="00CA6124">
            <w:pPr>
              <w:pStyle w:val="TAL"/>
              <w:jc w:val="center"/>
            </w:pPr>
            <w:r w:rsidRPr="00C811E8">
              <w:rPr>
                <w:rFonts w:cs="Arial"/>
                <w:szCs w:val="18"/>
              </w:rPr>
              <w:t>Band</w:t>
            </w:r>
          </w:p>
        </w:tc>
        <w:tc>
          <w:tcPr>
            <w:tcW w:w="567" w:type="dxa"/>
          </w:tcPr>
          <w:p w:rsidR="004502B8" w:rsidRPr="00C811E8" w:rsidRDefault="004502B8" w:rsidP="00CA6124">
            <w:pPr>
              <w:pStyle w:val="TAL"/>
              <w:jc w:val="center"/>
            </w:pPr>
            <w:r w:rsidRPr="00C811E8">
              <w:rPr>
                <w:rFonts w:cs="Arial"/>
                <w:szCs w:val="18"/>
              </w:rPr>
              <w:t>No</w:t>
            </w:r>
          </w:p>
        </w:tc>
        <w:tc>
          <w:tcPr>
            <w:tcW w:w="709" w:type="dxa"/>
          </w:tcPr>
          <w:p w:rsidR="004502B8" w:rsidRPr="00C811E8" w:rsidRDefault="004502B8" w:rsidP="00CA6124">
            <w:pPr>
              <w:pStyle w:val="TAL"/>
              <w:jc w:val="center"/>
            </w:pPr>
            <w:r w:rsidRPr="00C811E8">
              <w:rPr>
                <w:rFonts w:eastAsia="等线"/>
              </w:rPr>
              <w:t>N/A</w:t>
            </w:r>
          </w:p>
        </w:tc>
        <w:tc>
          <w:tcPr>
            <w:tcW w:w="728" w:type="dxa"/>
          </w:tcPr>
          <w:p w:rsidR="004502B8" w:rsidRPr="00C811E8" w:rsidRDefault="004502B8" w:rsidP="00CA6124">
            <w:pPr>
              <w:pStyle w:val="TAL"/>
              <w:jc w:val="center"/>
            </w:pPr>
            <w:r w:rsidRPr="00C811E8">
              <w:t>Yes</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asymmetricBandwidthCombinationSet</w:t>
            </w:r>
          </w:p>
          <w:p w:rsidR="004502B8" w:rsidRPr="00C811E8" w:rsidRDefault="004502B8" w:rsidP="00CA6124">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RDefault="004502B8" w:rsidP="00CA6124">
            <w:pPr>
              <w:pStyle w:val="TAL"/>
              <w:jc w:val="center"/>
              <w:rPr>
                <w:rFonts w:cs="Arial"/>
                <w:szCs w:val="18"/>
              </w:rPr>
            </w:pPr>
            <w:r w:rsidRPr="00C811E8">
              <w:rPr>
                <w:rFonts w:cs="Arial"/>
                <w:szCs w:val="18"/>
              </w:rPr>
              <w:t>No</w:t>
            </w:r>
          </w:p>
        </w:tc>
        <w:tc>
          <w:tcPr>
            <w:tcW w:w="709" w:type="dxa"/>
          </w:tcPr>
          <w:p w:rsidR="004502B8" w:rsidRPr="00C811E8" w:rsidRDefault="004502B8" w:rsidP="00CA6124">
            <w:pPr>
              <w:pStyle w:val="TAL"/>
              <w:jc w:val="center"/>
              <w:rPr>
                <w:rFonts w:cs="Arial"/>
                <w:szCs w:val="18"/>
              </w:rPr>
            </w:pPr>
            <w:r w:rsidRPr="00C811E8">
              <w:rPr>
                <w:rFonts w:eastAsia="等线"/>
              </w:rPr>
              <w:t>N/A</w:t>
            </w:r>
          </w:p>
        </w:tc>
        <w:tc>
          <w:tcPr>
            <w:tcW w:w="728" w:type="dxa"/>
          </w:tcPr>
          <w:p w:rsidR="004502B8" w:rsidRPr="00C811E8" w:rsidRDefault="004502B8" w:rsidP="00CA6124">
            <w:pPr>
              <w:pStyle w:val="TAL"/>
              <w:jc w:val="center"/>
            </w:pPr>
            <w:r w:rsidRPr="00C811E8">
              <w:rPr>
                <w:rFonts w:eastAsia="等线"/>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bandNR</w:t>
            </w:r>
          </w:p>
          <w:p w:rsidR="004502B8" w:rsidRPr="00C811E8" w:rsidRDefault="004502B8" w:rsidP="00CA6124">
            <w:pPr>
              <w:pStyle w:val="TAL"/>
            </w:pPr>
            <w:r w:rsidRPr="00C811E8">
              <w:t>Defines supported NR frequency band by NR frequency band number, as specified in TS 38.101-1 [2] and TS 38.101-2 [3].</w:t>
            </w:r>
          </w:p>
        </w:tc>
        <w:tc>
          <w:tcPr>
            <w:tcW w:w="709" w:type="dxa"/>
          </w:tcPr>
          <w:p w:rsidR="004502B8" w:rsidRPr="00C811E8" w:rsidRDefault="004502B8" w:rsidP="00CA6124">
            <w:pPr>
              <w:pStyle w:val="TAL"/>
              <w:jc w:val="center"/>
              <w:rPr>
                <w:rFonts w:cs="Arial"/>
                <w:szCs w:val="18"/>
              </w:rPr>
            </w:pPr>
            <w:r w:rsidRPr="00C811E8">
              <w:t>Band</w:t>
            </w:r>
          </w:p>
        </w:tc>
        <w:tc>
          <w:tcPr>
            <w:tcW w:w="567" w:type="dxa"/>
          </w:tcPr>
          <w:p w:rsidR="004502B8" w:rsidRPr="00C811E8" w:rsidRDefault="004502B8" w:rsidP="00CA6124">
            <w:pPr>
              <w:pStyle w:val="TAL"/>
              <w:jc w:val="center"/>
              <w:rPr>
                <w:rFonts w:cs="Arial"/>
                <w:szCs w:val="18"/>
              </w:rPr>
            </w:pPr>
            <w:r w:rsidRPr="00C811E8">
              <w:t>Yes</w:t>
            </w:r>
          </w:p>
        </w:tc>
        <w:tc>
          <w:tcPr>
            <w:tcW w:w="709" w:type="dxa"/>
          </w:tcPr>
          <w:p w:rsidR="004502B8" w:rsidRPr="00C811E8" w:rsidRDefault="004502B8" w:rsidP="00CA6124">
            <w:pPr>
              <w:pStyle w:val="TAL"/>
              <w:jc w:val="center"/>
              <w:rPr>
                <w:rFonts w:cs="Arial"/>
                <w:szCs w:val="18"/>
              </w:rPr>
            </w:pPr>
            <w:r w:rsidRPr="00C811E8">
              <w:rPr>
                <w:rFonts w:eastAsia="等线"/>
              </w:rPr>
              <w:t>N/A</w:t>
            </w:r>
          </w:p>
        </w:tc>
        <w:tc>
          <w:tcPr>
            <w:tcW w:w="728" w:type="dxa"/>
          </w:tcPr>
          <w:p w:rsidR="004502B8" w:rsidRPr="00C811E8" w:rsidRDefault="004502B8" w:rsidP="00CA6124">
            <w:pPr>
              <w:pStyle w:val="TAL"/>
              <w:jc w:val="center"/>
            </w:pPr>
            <w:r w:rsidRPr="00C811E8">
              <w:rPr>
                <w:rFonts w:eastAsia="等线"/>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beamCorrespondenceCSI-RS-based-r16</w:t>
            </w:r>
          </w:p>
          <w:p w:rsidR="004502B8" w:rsidRPr="00C811E8" w:rsidRDefault="004502B8" w:rsidP="00CA6124">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rsidR="004502B8" w:rsidRPr="00C811E8" w:rsidRDefault="004502B8" w:rsidP="00CA6124">
            <w:pPr>
              <w:pStyle w:val="TAL"/>
              <w:rPr>
                <w:rFonts w:cs="Arial"/>
                <w:lang w:eastAsia="zh-CN"/>
              </w:rPr>
            </w:pPr>
          </w:p>
          <w:p w:rsidR="004502B8" w:rsidRPr="00C811E8" w:rsidRDefault="004502B8" w:rsidP="00CA6124">
            <w:pPr>
              <w:pStyle w:val="TAL"/>
              <w:rPr>
                <w:bCs/>
                <w:i/>
              </w:rPr>
            </w:pPr>
            <w:r w:rsidRPr="00C811E8">
              <w:rPr>
                <w:rFonts w:cs="Arial"/>
                <w:lang w:eastAsia="zh-CN"/>
              </w:rPr>
              <w:t xml:space="preserve">If UE supports neither </w:t>
            </w:r>
            <w:r w:rsidRPr="00C811E8">
              <w:rPr>
                <w:bCs/>
                <w:i/>
              </w:rPr>
              <w:t>beamCorrespondenceSSB-based-r16</w:t>
            </w:r>
          </w:p>
          <w:p w:rsidR="004502B8" w:rsidRPr="00C811E8" w:rsidRDefault="004502B8" w:rsidP="00CA6124">
            <w:pPr>
              <w:pStyle w:val="TAL"/>
              <w:rPr>
                <w:b/>
                <w:i/>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fulfill beam correspondence based on Rel-15 beam correspondence requirements.</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rFonts w:eastAsia="等线"/>
              </w:rPr>
            </w:pPr>
            <w:r w:rsidRPr="00C811E8">
              <w:rPr>
                <w:rFonts w:eastAsia="等线"/>
              </w:rPr>
              <w:t>TDD only</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lastRenderedPageBreak/>
              <w:t>beamCorrespondenceSSB-based-r16</w:t>
            </w:r>
          </w:p>
          <w:p w:rsidR="004502B8" w:rsidRPr="00C811E8" w:rsidRDefault="004502B8" w:rsidP="00CA6124">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rsidR="004502B8" w:rsidRPr="00C811E8" w:rsidRDefault="004502B8" w:rsidP="00CA6124">
            <w:pPr>
              <w:pStyle w:val="TAL"/>
              <w:rPr>
                <w:rFonts w:cs="Arial"/>
                <w:lang w:eastAsia="zh-CN"/>
              </w:rPr>
            </w:pPr>
          </w:p>
          <w:p w:rsidR="004502B8" w:rsidRPr="00C811E8" w:rsidRDefault="004502B8" w:rsidP="00CA6124">
            <w:pPr>
              <w:pStyle w:val="TAL"/>
              <w:rPr>
                <w:bCs/>
                <w:i/>
              </w:rPr>
            </w:pPr>
            <w:r w:rsidRPr="00C811E8">
              <w:rPr>
                <w:rFonts w:cs="Arial"/>
                <w:lang w:eastAsia="zh-CN"/>
              </w:rPr>
              <w:t xml:space="preserve">If UE supports neither </w:t>
            </w:r>
            <w:r w:rsidRPr="00C811E8">
              <w:rPr>
                <w:bCs/>
                <w:i/>
              </w:rPr>
              <w:t>beamCorrespondenceSSB-based-r16</w:t>
            </w:r>
          </w:p>
          <w:p w:rsidR="004502B8" w:rsidRPr="00C811E8" w:rsidRDefault="004502B8" w:rsidP="00CA6124">
            <w:pPr>
              <w:pStyle w:val="TAL"/>
              <w:rPr>
                <w:bCs/>
                <w:iCs/>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 beam correspondence based on Rel-15 beam correspondence requirements.</w:t>
            </w:r>
          </w:p>
          <w:p w:rsidR="004502B8" w:rsidRPr="00C811E8" w:rsidRDefault="004502B8" w:rsidP="00CA6124">
            <w:pPr>
              <w:pStyle w:val="TAL"/>
              <w:rPr>
                <w:b/>
                <w:i/>
              </w:rPr>
            </w:pP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rFonts w:eastAsia="等线"/>
              </w:rPr>
            </w:pPr>
            <w:r w:rsidRPr="00C811E8">
              <w:rPr>
                <w:rFonts w:eastAsia="等线"/>
              </w:rPr>
              <w:t>TDD only</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beamCorrespondenceWithoutUL-BeamSweeping</w:t>
            </w:r>
          </w:p>
          <w:p w:rsidR="004502B8" w:rsidRPr="00C811E8" w:rsidRDefault="004502B8" w:rsidP="00CA6124">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Yes</w:t>
            </w:r>
          </w:p>
        </w:tc>
        <w:tc>
          <w:tcPr>
            <w:tcW w:w="709" w:type="dxa"/>
          </w:tcPr>
          <w:p w:rsidR="004502B8" w:rsidRPr="00C811E8" w:rsidRDefault="004502B8" w:rsidP="00CA6124">
            <w:pPr>
              <w:pStyle w:val="TAL"/>
              <w:jc w:val="center"/>
            </w:pPr>
            <w:r w:rsidRPr="00C811E8">
              <w:rPr>
                <w:rFonts w:eastAsia="等线"/>
              </w:rPr>
              <w:t>N/A</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beamManagementSSB-CSI-RS</w:t>
            </w:r>
          </w:p>
          <w:p w:rsidR="004502B8" w:rsidRPr="00C811E8" w:rsidRDefault="004502B8" w:rsidP="00CA6124">
            <w:pPr>
              <w:pStyle w:val="TAL"/>
              <w:rPr>
                <w:rFonts w:eastAsia="MS PGothic"/>
              </w:rPr>
            </w:pPr>
            <w:r w:rsidRPr="00C811E8">
              <w:rPr>
                <w:rFonts w:eastAsia="MS PGothic"/>
              </w:rPr>
              <w:t>Defines support of SS/PBCH and CSI-RS based RSRP measurements. The capability comprises signalling of</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maxNumberSSB-CSI-RS-ResourceOneTx</w:t>
            </w:r>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maxNumberCSI-RS-ResourceTwoTx</w:t>
            </w:r>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supportedCSI-RS-Density</w:t>
            </w:r>
            <w:r w:rsidRPr="00C811E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maxNumberAperiodicCSI-RS-Resource</w:t>
            </w:r>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rsidR="004502B8" w:rsidRPr="00C811E8" w:rsidRDefault="004502B8" w:rsidP="00CA6124">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Yes</w:t>
            </w:r>
          </w:p>
        </w:tc>
        <w:tc>
          <w:tcPr>
            <w:tcW w:w="709" w:type="dxa"/>
          </w:tcPr>
          <w:p w:rsidR="004502B8" w:rsidRPr="00C811E8" w:rsidRDefault="004502B8" w:rsidP="00CA6124">
            <w:pPr>
              <w:pStyle w:val="TAL"/>
              <w:jc w:val="center"/>
            </w:pPr>
            <w:r w:rsidRPr="00C811E8">
              <w:rPr>
                <w:rFonts w:eastAsia="等线"/>
              </w:rPr>
              <w:t>N/A</w:t>
            </w:r>
          </w:p>
        </w:tc>
        <w:tc>
          <w:tcPr>
            <w:tcW w:w="728" w:type="dxa"/>
          </w:tcPr>
          <w:p w:rsidR="004502B8" w:rsidRPr="00C811E8" w:rsidRDefault="004502B8" w:rsidP="00CA6124">
            <w:pPr>
              <w:pStyle w:val="TAL"/>
              <w:jc w:val="center"/>
            </w:pPr>
            <w:r w:rsidRPr="00C811E8">
              <w:rPr>
                <w:rFonts w:eastAsia="等线"/>
              </w:rPr>
              <w:t>FD</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beamReportTiming</w:t>
            </w:r>
          </w:p>
          <w:p w:rsidR="004502B8" w:rsidRPr="00C811E8" w:rsidRDefault="004502B8" w:rsidP="00CA6124">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4502B8" w:rsidRPr="00C811E8" w:rsidRDefault="004502B8" w:rsidP="00CA6124">
            <w:pPr>
              <w:pStyle w:val="TAL"/>
              <w:jc w:val="center"/>
            </w:pPr>
            <w:r w:rsidRPr="00C811E8">
              <w:rPr>
                <w:rFonts w:cs="Arial"/>
                <w:szCs w:val="18"/>
              </w:rPr>
              <w:t>Band</w:t>
            </w:r>
          </w:p>
        </w:tc>
        <w:tc>
          <w:tcPr>
            <w:tcW w:w="567" w:type="dxa"/>
          </w:tcPr>
          <w:p w:rsidR="004502B8" w:rsidRPr="00C811E8" w:rsidRDefault="004502B8" w:rsidP="00CA6124">
            <w:pPr>
              <w:pStyle w:val="TAL"/>
              <w:jc w:val="center"/>
            </w:pPr>
            <w:r w:rsidRPr="00C811E8">
              <w:rPr>
                <w:rFonts w:cs="Arial"/>
                <w:szCs w:val="18"/>
              </w:rPr>
              <w:t>Yes</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lastRenderedPageBreak/>
              <w:t>beamSwitchTiming</w:t>
            </w:r>
          </w:p>
          <w:p w:rsidR="004502B8" w:rsidRPr="00C811E8" w:rsidRDefault="004502B8" w:rsidP="00CA6124">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4502B8" w:rsidRPr="00C811E8" w:rsidRDefault="004502B8" w:rsidP="00CA6124">
            <w:pPr>
              <w:pStyle w:val="TAN"/>
            </w:pPr>
            <w:r w:rsidRPr="00C811E8">
              <w:rPr>
                <w:iCs/>
              </w:rPr>
              <w:t>NOTE:</w:t>
            </w:r>
            <w:r w:rsidRPr="00C811E8">
              <w:tab/>
            </w:r>
            <w:r w:rsidRPr="00C811E8">
              <w:rPr>
                <w:i/>
              </w:rPr>
              <w:t>beamSwitchTiming</w:t>
            </w:r>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811E8">
              <w:rPr>
                <w:i/>
                <w:iCs/>
              </w:rPr>
              <w:t>trs-Info</w:t>
            </w:r>
            <w:r w:rsidRPr="00C811E8">
              <w:t xml:space="preserve"> and without repetition) and for beam management (with repetition 'off').</w:t>
            </w:r>
          </w:p>
        </w:tc>
        <w:tc>
          <w:tcPr>
            <w:tcW w:w="709" w:type="dxa"/>
          </w:tcPr>
          <w:p w:rsidR="004502B8" w:rsidRPr="00C811E8" w:rsidRDefault="004502B8" w:rsidP="00CA6124">
            <w:pPr>
              <w:pStyle w:val="TAL"/>
              <w:jc w:val="center"/>
            </w:pPr>
            <w:r w:rsidRPr="00C811E8">
              <w:t>Band</w:t>
            </w:r>
          </w:p>
        </w:tc>
        <w:tc>
          <w:tcPr>
            <w:tcW w:w="567" w:type="dxa"/>
          </w:tcPr>
          <w:p w:rsidR="004502B8" w:rsidRPr="00C811E8" w:rsidDel="005074D2" w:rsidRDefault="004502B8" w:rsidP="00CA6124">
            <w:pPr>
              <w:pStyle w:val="TAL"/>
              <w:jc w:val="center"/>
            </w:pPr>
            <w:r w:rsidRPr="00C811E8">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beamSwitchTiming-r16</w:t>
            </w:r>
          </w:p>
          <w:p w:rsidR="004502B8" w:rsidRPr="00C811E8" w:rsidRDefault="004502B8" w:rsidP="00CA6124">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rsidR="004502B8" w:rsidRPr="00C811E8" w:rsidRDefault="004502B8" w:rsidP="00CA6124">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r w:rsidRPr="00C811E8">
              <w:rPr>
                <w:bCs/>
                <w:i/>
                <w:iCs/>
              </w:rPr>
              <w:t>trs-info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bwp-DiffNumerology</w:t>
            </w:r>
          </w:p>
          <w:p w:rsidR="004502B8" w:rsidRPr="00C811E8" w:rsidRDefault="004502B8" w:rsidP="00CA6124">
            <w:pPr>
              <w:pStyle w:val="TAL"/>
            </w:pPr>
            <w:r w:rsidRPr="00C811E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ins w:id="16" w:author="Huawei" w:date="2021-03-27T15:39:00Z">
              <w:r>
                <w:t xml:space="preserve"> The SCS and </w:t>
              </w:r>
              <w:r>
                <w:rPr>
                  <w:rFonts w:cs="Arial"/>
                  <w:lang w:eastAsia="ko-KR"/>
                </w:rPr>
                <w:t>CP length for the active DL BWP and active UL BWP in a serving cell is the same except for SUL at a given time.</w:t>
              </w:r>
            </w:ins>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bwp-SameNumerology</w:t>
            </w:r>
          </w:p>
          <w:p w:rsidR="004502B8" w:rsidRPr="00C811E8" w:rsidRDefault="004502B8" w:rsidP="00CA6124">
            <w:pPr>
              <w:pStyle w:val="TAL"/>
            </w:pPr>
            <w:r w:rsidRPr="00C811E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bwp-WithoutRestriction</w:t>
            </w:r>
          </w:p>
          <w:p w:rsidR="004502B8" w:rsidRPr="00C811E8" w:rsidRDefault="004502B8" w:rsidP="00CA6124">
            <w:pPr>
              <w:pStyle w:val="TAL"/>
            </w:pPr>
            <w:r w:rsidRPr="00C811E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RDefault="004502B8" w:rsidP="00CA6124">
            <w:pPr>
              <w:pStyle w:val="TAL"/>
              <w:jc w:val="center"/>
              <w:rPr>
                <w:rFonts w:cs="Arial"/>
                <w:szCs w:val="18"/>
              </w:rPr>
            </w:pPr>
            <w:r w:rsidRPr="00C811E8">
              <w:rPr>
                <w:rFonts w:cs="Arial"/>
                <w:szCs w:val="18"/>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cancelOverlappingPUSCH-r16</w:t>
            </w:r>
          </w:p>
          <w:p w:rsidR="004502B8" w:rsidRPr="00C811E8" w:rsidRDefault="004502B8" w:rsidP="00CA6124">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pa-PhaseDiscontinuityImpacts</w:t>
            </w:r>
            <w:r w:rsidRPr="00C811E8">
              <w:t xml:space="preserve"> and </w:t>
            </w:r>
            <w:r w:rsidRPr="00C811E8">
              <w:rPr>
                <w:i/>
              </w:rPr>
              <w:t>ul-CancellationSelfCarrier-r16</w:t>
            </w:r>
            <w:r w:rsidRPr="00C811E8">
              <w:t>.</w:t>
            </w: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RDefault="004502B8" w:rsidP="00CA6124">
            <w:pPr>
              <w:pStyle w:val="TAL"/>
              <w:jc w:val="center"/>
              <w:rPr>
                <w:rFonts w:cs="Arial"/>
                <w:szCs w:val="18"/>
              </w:rPr>
            </w:pPr>
            <w:r w:rsidRPr="00C811E8">
              <w:rPr>
                <w:rFonts w:cs="Arial"/>
                <w:szCs w:val="18"/>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lastRenderedPageBreak/>
              <w:t>channelBWs-DL</w:t>
            </w:r>
          </w:p>
          <w:p w:rsidR="004502B8" w:rsidRPr="00C811E8" w:rsidRDefault="004502B8" w:rsidP="00CA6124">
            <w:pPr>
              <w:pStyle w:val="TAL"/>
            </w:pPr>
            <w:r w:rsidRPr="00C811E8">
              <w:t>Indicates for each subcarrier spacing the UE supported channel bandwidths.</w:t>
            </w:r>
            <w:r w:rsidRPr="00C811E8">
              <w:br/>
              <w:t xml:space="preserve">Absence of the </w:t>
            </w:r>
            <w:r w:rsidRPr="00C811E8">
              <w:rPr>
                <w:i/>
              </w:rPr>
              <w:t>channelBWs-DL</w:t>
            </w:r>
            <w:r w:rsidRPr="00C811E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eastAsia="宋体"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rsidR="004502B8" w:rsidRPr="00C811E8" w:rsidRDefault="004502B8" w:rsidP="00CA6124">
            <w:pPr>
              <w:pStyle w:val="TAL"/>
            </w:pPr>
            <w:r w:rsidRPr="00C811E8">
              <w:t xml:space="preserve">For FR1, the bits in </w:t>
            </w:r>
            <w:r w:rsidRPr="00C811E8">
              <w:rPr>
                <w:i/>
                <w:iCs/>
              </w:rPr>
              <w:t xml:space="preserve">channelBWs-DL </w:t>
            </w:r>
            <w:r w:rsidRPr="00C811E8">
              <w:t xml:space="preserve">(without suffix) starting from the leading / leftmost bit indicate 5, 10, 15, 20, 25, 30, 40, 50, 60 and 80MHz. For FR2, the bits in </w:t>
            </w:r>
            <w:r w:rsidRPr="00C811E8">
              <w:rPr>
                <w:i/>
              </w:rPr>
              <w:t xml:space="preserve">channelBWs-DL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rsidR="004502B8" w:rsidRPr="00C811E8" w:rsidRDefault="004502B8" w:rsidP="00CA6124">
            <w:pPr>
              <w:pStyle w:val="TAL"/>
            </w:pPr>
            <w:r w:rsidRPr="00C811E8">
              <w:t xml:space="preserve">For FR1, the leading/leftmost bit in </w:t>
            </w:r>
            <w:r w:rsidRPr="00C811E8">
              <w:rPr>
                <w:i/>
              </w:rPr>
              <w:t>channelBWs-DL-v1590</w:t>
            </w:r>
            <w:r w:rsidRPr="00C811E8">
              <w:t xml:space="preserve"> indicates 70MHz, the second leftmost bit indicates 45MHz, the third leftmost bit indicates 35MHz and all the remaining bits in </w:t>
            </w:r>
            <w:r w:rsidRPr="00C811E8">
              <w:rPr>
                <w:i/>
              </w:rPr>
              <w:t>channelBWs-DL-v1590</w:t>
            </w:r>
            <w:r w:rsidRPr="00C811E8">
              <w:t xml:space="preserve"> shall be set to 0.</w:t>
            </w:r>
          </w:p>
          <w:p w:rsidR="004502B8" w:rsidRPr="00C811E8" w:rsidRDefault="004502B8" w:rsidP="00CA6124">
            <w:pPr>
              <w:pStyle w:val="TAL"/>
            </w:pPr>
          </w:p>
          <w:p w:rsidR="004502B8" w:rsidRPr="00C811E8" w:rsidRDefault="004502B8" w:rsidP="00CA6124">
            <w:pPr>
              <w:pStyle w:val="TAN"/>
            </w:pPr>
            <w:r w:rsidRPr="00C811E8">
              <w:t>NOTE:</w:t>
            </w:r>
            <w:r w:rsidRPr="00C811E8">
              <w:tab/>
              <w:t xml:space="preserve">To determine whether the UE supports a specific SCS for a given band, the network validates the </w:t>
            </w:r>
            <w:r w:rsidRPr="00C811E8">
              <w:rPr>
                <w:i/>
              </w:rPr>
              <w:t>supportedSubCarrierSpacingDL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supportedBandwidthCombinationSet</w:t>
            </w:r>
            <w:r w:rsidRPr="00C811E8">
              <w:t xml:space="preserve">. For serving cell(s) with other channel bandwidths the network validates the </w:t>
            </w:r>
            <w:r w:rsidRPr="00C811E8">
              <w:rPr>
                <w:i/>
              </w:rPr>
              <w:t>channelBWs-DL</w:t>
            </w:r>
            <w:r w:rsidRPr="00C811E8">
              <w:t xml:space="preserve">, the </w:t>
            </w:r>
            <w:r w:rsidRPr="00C811E8">
              <w:rPr>
                <w:i/>
              </w:rPr>
              <w:t>supportedBandwidthCombinationSet</w:t>
            </w:r>
            <w:r w:rsidRPr="00C811E8">
              <w:t xml:space="preserve">, the </w:t>
            </w:r>
            <w:r w:rsidRPr="00C811E8">
              <w:rPr>
                <w:i/>
                <w:iCs/>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supportedBandwidthDL</w:t>
            </w:r>
            <w:r w:rsidRPr="00C811E8">
              <w:t>.</w:t>
            </w: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RDefault="004502B8" w:rsidP="00CA6124">
            <w:pPr>
              <w:pStyle w:val="TAL"/>
              <w:jc w:val="center"/>
              <w:rPr>
                <w:rFonts w:cs="Arial"/>
                <w:szCs w:val="18"/>
              </w:rPr>
            </w:pPr>
            <w:r w:rsidRPr="00C811E8">
              <w:t>Yes</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channelBWs-UL</w:t>
            </w:r>
          </w:p>
          <w:p w:rsidR="004502B8" w:rsidRPr="00C811E8" w:rsidRDefault="004502B8" w:rsidP="00CA6124">
            <w:pPr>
              <w:pStyle w:val="TAL"/>
            </w:pPr>
            <w:r w:rsidRPr="00C811E8">
              <w:t>Indicates for each subcarrier spacing the UE supported channel bandwidths.</w:t>
            </w:r>
          </w:p>
          <w:p w:rsidR="004502B8" w:rsidRPr="00C811E8" w:rsidRDefault="004502B8" w:rsidP="00CA6124">
            <w:pPr>
              <w:pStyle w:val="TAL"/>
            </w:pPr>
            <w:r w:rsidRPr="00C811E8">
              <w:t xml:space="preserve">Absence of the </w:t>
            </w:r>
            <w:r w:rsidRPr="00C811E8">
              <w:rPr>
                <w:i/>
              </w:rPr>
              <w:t xml:space="preserve">channelBWs-UL </w:t>
            </w:r>
            <w:r w:rsidRPr="00C811E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eastAsia="宋体"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rsidR="004502B8" w:rsidRPr="00C811E8" w:rsidRDefault="004502B8" w:rsidP="00CA6124">
            <w:pPr>
              <w:pStyle w:val="TAL"/>
            </w:pPr>
            <w:r w:rsidRPr="00C811E8">
              <w:t xml:space="preserve">For FR1, the bits in </w:t>
            </w:r>
            <w:r w:rsidRPr="00C811E8">
              <w:rPr>
                <w:i/>
                <w:iCs/>
              </w:rPr>
              <w:t xml:space="preserve">channelBWs-UL </w:t>
            </w:r>
            <w:r w:rsidRPr="00C811E8">
              <w:t>(without suffix) starting from the leading / leftmost bit indicate 5, 10, 15, 20, 25, 30, 40, 50, 60 and 80MHz.</w:t>
            </w:r>
            <w:r w:rsidRPr="00C811E8" w:rsidDel="0001397F">
              <w:t xml:space="preserve"> </w:t>
            </w:r>
            <w:r w:rsidRPr="00C811E8">
              <w:t xml:space="preserve">For FR2, the bits in </w:t>
            </w:r>
            <w:r w:rsidRPr="00C811E8">
              <w:rPr>
                <w:i/>
                <w:iCs/>
              </w:rPr>
              <w:t xml:space="preserve">channelBWs-UL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rsidR="004502B8" w:rsidRPr="00C811E8" w:rsidRDefault="004502B8" w:rsidP="00CA6124">
            <w:pPr>
              <w:pStyle w:val="TAL"/>
            </w:pPr>
            <w:r w:rsidRPr="00C811E8">
              <w:t xml:space="preserve">For FR1, the leading/leftmost bit in </w:t>
            </w:r>
            <w:r w:rsidRPr="00C811E8">
              <w:rPr>
                <w:i/>
              </w:rPr>
              <w:t>channelBWs-UL-v1590</w:t>
            </w:r>
            <w:r w:rsidRPr="00C811E8">
              <w:t xml:space="preserve"> indicates 70 MHz, the second leftmost bit indicates 45MHz, the third leftmost bit indicates 35MHz and all the remaining bits in </w:t>
            </w:r>
            <w:r w:rsidRPr="00C811E8">
              <w:rPr>
                <w:i/>
              </w:rPr>
              <w:t>channelBWs-UL-v1590</w:t>
            </w:r>
            <w:r w:rsidRPr="00C811E8">
              <w:t xml:space="preserve"> shall be set to 0.</w:t>
            </w:r>
          </w:p>
          <w:p w:rsidR="004502B8" w:rsidRPr="00C811E8" w:rsidRDefault="004502B8" w:rsidP="00CA6124">
            <w:pPr>
              <w:pStyle w:val="TAN"/>
            </w:pPr>
          </w:p>
          <w:p w:rsidR="004502B8" w:rsidRPr="00C811E8" w:rsidRDefault="004502B8" w:rsidP="00CA6124">
            <w:pPr>
              <w:pStyle w:val="TAN"/>
            </w:pPr>
            <w:r w:rsidRPr="00C811E8">
              <w:t>NOTE:</w:t>
            </w:r>
            <w:r w:rsidRPr="00C811E8">
              <w:tab/>
              <w:t xml:space="preserve">To determine whether the UE supports a specific SCS for a given band, the network validates the </w:t>
            </w:r>
            <w:r w:rsidRPr="00C811E8">
              <w:rPr>
                <w:i/>
              </w:rPr>
              <w:t>supportedSubCarrierSpacingUL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xml:space="preserve">. For serving cell(s) with other channel bandwidths the network validates the </w:t>
            </w:r>
            <w:r w:rsidRPr="00C811E8">
              <w:rPr>
                <w:i/>
              </w:rPr>
              <w:t>channelBWs-UL</w:t>
            </w:r>
            <w:r w:rsidRPr="00C811E8">
              <w:t xml:space="preserve">, the </w:t>
            </w:r>
            <w:r w:rsidRPr="00C811E8">
              <w:rPr>
                <w:i/>
              </w:rPr>
              <w:t>supportedBandwidthCombinationSet</w:t>
            </w:r>
            <w:r w:rsidRPr="00C811E8">
              <w:rPr>
                <w:lang w:bidi="ar"/>
              </w:rPr>
              <w:t xml:space="preserve">, the </w:t>
            </w:r>
            <w:r w:rsidRPr="00C811E8">
              <w:rPr>
                <w:i/>
                <w:lang w:bidi="ar"/>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supportedBandwidthUL</w:t>
            </w:r>
            <w:r w:rsidRPr="00C811E8">
              <w:t>.</w:t>
            </w: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RDefault="004502B8" w:rsidP="00CA6124">
            <w:pPr>
              <w:pStyle w:val="TAL"/>
              <w:jc w:val="center"/>
              <w:rPr>
                <w:rFonts w:cs="Arial"/>
                <w:szCs w:val="18"/>
              </w:rPr>
            </w:pPr>
            <w:r w:rsidRPr="00C811E8">
              <w:t>Yes</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channelBW-DL-IAB-r16</w:t>
            </w:r>
          </w:p>
          <w:p w:rsidR="004502B8" w:rsidRPr="00C811E8" w:rsidRDefault="004502B8" w:rsidP="00CA6124">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rsidR="004502B8" w:rsidRPr="00C811E8" w:rsidRDefault="004502B8" w:rsidP="00CA6124">
            <w:pPr>
              <w:pStyle w:val="TAL"/>
              <w:jc w:val="center"/>
              <w:rPr>
                <w:rFonts w:cs="Arial"/>
                <w:szCs w:val="18"/>
              </w:rPr>
            </w:pPr>
            <w:r w:rsidRPr="00C811E8">
              <w:rPr>
                <w:bCs/>
                <w:iCs/>
              </w:rPr>
              <w:t>Band</w:t>
            </w:r>
          </w:p>
        </w:tc>
        <w:tc>
          <w:tcPr>
            <w:tcW w:w="567" w:type="dxa"/>
          </w:tcPr>
          <w:p w:rsidR="004502B8" w:rsidRPr="00C811E8" w:rsidRDefault="004502B8" w:rsidP="00CA6124">
            <w:pPr>
              <w:pStyle w:val="TAL"/>
              <w:jc w:val="center"/>
            </w:pPr>
            <w:r w:rsidRPr="00C811E8">
              <w:rPr>
                <w:bCs/>
                <w:iCs/>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rPr>
                <w:rFonts w:cs="Arial"/>
                <w:szCs w:val="18"/>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lastRenderedPageBreak/>
              <w:t>channelBW-UL-IAB-r16</w:t>
            </w:r>
          </w:p>
          <w:p w:rsidR="004502B8" w:rsidRPr="00C811E8" w:rsidRDefault="004502B8" w:rsidP="00CA6124">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rsidR="004502B8" w:rsidRPr="00C811E8" w:rsidRDefault="004502B8" w:rsidP="00CA6124">
            <w:pPr>
              <w:pStyle w:val="TAL"/>
              <w:jc w:val="center"/>
              <w:rPr>
                <w:rFonts w:cs="Arial"/>
                <w:szCs w:val="18"/>
              </w:rPr>
            </w:pPr>
            <w:r w:rsidRPr="00C811E8">
              <w:rPr>
                <w:bCs/>
                <w:iCs/>
              </w:rPr>
              <w:t>Band</w:t>
            </w:r>
          </w:p>
        </w:tc>
        <w:tc>
          <w:tcPr>
            <w:tcW w:w="567" w:type="dxa"/>
          </w:tcPr>
          <w:p w:rsidR="004502B8" w:rsidRPr="00C811E8" w:rsidRDefault="004502B8" w:rsidP="00CA6124">
            <w:pPr>
              <w:pStyle w:val="TAL"/>
              <w:jc w:val="center"/>
            </w:pPr>
            <w:r w:rsidRPr="00C811E8">
              <w:rPr>
                <w:bCs/>
                <w:iCs/>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rPr>
                <w:rFonts w:cs="Arial"/>
                <w:szCs w:val="18"/>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codebookComboParametersAddition-r16</w:t>
            </w:r>
          </w:p>
          <w:p w:rsidR="004502B8" w:rsidRPr="00C811E8" w:rsidRDefault="004502B8" w:rsidP="00CA6124">
            <w:pPr>
              <w:pStyle w:val="TAL"/>
            </w:pPr>
            <w:r w:rsidRPr="00C811E8">
              <w:t>Indicates the UE supports of the mixed codebook combinations and the corresponding parameters supported by the UE.</w:t>
            </w:r>
          </w:p>
          <w:p w:rsidR="004502B8" w:rsidRPr="00C811E8" w:rsidRDefault="004502B8" w:rsidP="00CA6124">
            <w:pPr>
              <w:pStyle w:val="TAL"/>
            </w:pPr>
          </w:p>
          <w:p w:rsidR="004502B8" w:rsidRPr="00C811E8" w:rsidRDefault="004502B8" w:rsidP="00CA6124">
            <w:pPr>
              <w:pStyle w:val="TAL"/>
            </w:pPr>
            <w:r w:rsidRPr="00C811E8">
              <w:t>For mixed codebook types, UE reports support active CSI-RS resources and ports for up to 4 mixed codebook combinations in any slot. The following is the possible mixed codebook combinations:</w:t>
            </w:r>
          </w:p>
          <w:p w:rsidR="004502B8" w:rsidRPr="00C811E8" w:rsidRDefault="004502B8" w:rsidP="00CA6124">
            <w:pPr>
              <w:pStyle w:val="TAL"/>
            </w:pP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and port selection,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and port selection,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anel, eType 2 with R=2,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with port selection, Null}</w:t>
            </w:r>
          </w:p>
          <w:p w:rsidR="004502B8" w:rsidRPr="00C811E8" w:rsidRDefault="004502B8" w:rsidP="00CA6124">
            <w:pPr>
              <w:pStyle w:val="B1"/>
              <w:spacing w:after="0"/>
            </w:pPr>
            <w:r w:rsidRPr="00C811E8">
              <w:rPr>
                <w:rFonts w:ascii="Arial" w:hAnsi="Arial" w:cs="Arial"/>
                <w:sz w:val="18"/>
                <w:szCs w:val="18"/>
              </w:rPr>
              <w:t>-</w:t>
            </w:r>
            <w:r w:rsidRPr="00C811E8">
              <w:rPr>
                <w:rFonts w:ascii="Arial" w:hAnsi="Arial" w:cs="Arial"/>
                <w:sz w:val="18"/>
                <w:szCs w:val="18"/>
              </w:rPr>
              <w:tab/>
              <w:t>{Type 1 Multi Panel, eType 2 with R=2 with port selection</w:t>
            </w:r>
            <w:r w:rsidRPr="00C811E8">
              <w:t>, Null}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rsidR="004502B8" w:rsidRPr="00C811E8" w:rsidRDefault="004502B8" w:rsidP="00CA6124">
            <w:pPr>
              <w:pStyle w:val="TAL"/>
            </w:pPr>
          </w:p>
          <w:p w:rsidR="004502B8" w:rsidRPr="00C811E8" w:rsidRDefault="004502B8" w:rsidP="00CA6124">
            <w:pPr>
              <w:pStyle w:val="TAL"/>
            </w:pPr>
            <w:r w:rsidRPr="00C811E8">
              <w:t>Parameters for each mixed codebook supported by the UE:</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rsidR="004502B8" w:rsidRPr="00C811E8" w:rsidRDefault="004502B8" w:rsidP="00CA6124">
            <w:pPr>
              <w:pStyle w:val="TAL"/>
            </w:pPr>
          </w:p>
          <w:p w:rsidR="004502B8" w:rsidRPr="00C811E8" w:rsidRDefault="004502B8" w:rsidP="00CA6124">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rsidR="004502B8" w:rsidRPr="00C811E8" w:rsidRDefault="004502B8" w:rsidP="00CA6124">
            <w:pPr>
              <w:pStyle w:val="TAL"/>
              <w:ind w:left="284"/>
            </w:pPr>
            <w:r w:rsidRPr="00C811E8">
              <w:rPr>
                <w:rFonts w:cs="Arial"/>
                <w:szCs w:val="18"/>
              </w:rPr>
              <w:t>-</w:t>
            </w:r>
            <w:r w:rsidRPr="00C811E8">
              <w:rPr>
                <w:rFonts w:cs="Arial"/>
                <w:szCs w:val="18"/>
              </w:rPr>
              <w:tab/>
              <w:t xml:space="preserve">The minimum value of </w:t>
            </w:r>
            <w:r w:rsidRPr="00C811E8">
              <w:rPr>
                <w:rFonts w:cs="Arial"/>
                <w:i/>
                <w:szCs w:val="18"/>
              </w:rPr>
              <w:t>totalNumberTxPortsPerBand</w:t>
            </w:r>
            <w:r w:rsidRPr="00C811E8">
              <w:rPr>
                <w:rFonts w:cs="Arial"/>
                <w:szCs w:val="18"/>
              </w:rPr>
              <w:t xml:space="preserve"> is 4.</w:t>
            </w:r>
          </w:p>
          <w:p w:rsidR="004502B8" w:rsidRPr="00C811E8" w:rsidRDefault="004502B8" w:rsidP="00CA6124">
            <w:pPr>
              <w:pStyle w:val="TAL"/>
            </w:pPr>
          </w:p>
          <w:p w:rsidR="004502B8" w:rsidRPr="00C811E8" w:rsidRDefault="004502B8" w:rsidP="00CA6124">
            <w:pPr>
              <w:pStyle w:val="TAL"/>
              <w:rPr>
                <w:rFonts w:cs="Arial"/>
                <w:szCs w:val="18"/>
              </w:rPr>
            </w:pPr>
            <w:r w:rsidRPr="00C811E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4502B8" w:rsidRPr="00C811E8" w:rsidRDefault="004502B8" w:rsidP="00CA6124">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lastRenderedPageBreak/>
              <w:t>codebookParameters</w:t>
            </w:r>
          </w:p>
          <w:p w:rsidR="004502B8" w:rsidRPr="00C811E8" w:rsidRDefault="004502B8" w:rsidP="00CA6124">
            <w:pPr>
              <w:pStyle w:val="TAL"/>
            </w:pPr>
            <w:r w:rsidRPr="00C811E8">
              <w:t>Indicates the codebooks and the corresponding parameters supported by the UE.</w:t>
            </w:r>
          </w:p>
          <w:p w:rsidR="004502B8" w:rsidRPr="00C811E8" w:rsidRDefault="004502B8" w:rsidP="00CA6124">
            <w:pPr>
              <w:pStyle w:val="TAL"/>
            </w:pPr>
          </w:p>
          <w:p w:rsidR="004502B8" w:rsidRPr="00C811E8" w:rsidRDefault="004502B8" w:rsidP="00CA6124">
            <w:pPr>
              <w:pStyle w:val="TAL"/>
            </w:pPr>
            <w:r w:rsidRPr="00C811E8">
              <w:t>Parameters for type I single panel codebook (type1 singlePanel) supported by the UE, which are mandatory to report: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rsidR="004502B8" w:rsidRPr="00C811E8" w:rsidRDefault="004502B8" w:rsidP="00CA6124">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eastAsia="宋体" w:hAnsi="Arial" w:cs="Arial"/>
                <w:sz w:val="18"/>
                <w:szCs w:val="18"/>
              </w:rPr>
              <w:t xml:space="preserve">regardless of what it reports in </w:t>
            </w:r>
            <w:r w:rsidRPr="00C811E8">
              <w:rPr>
                <w:rFonts w:ascii="Arial" w:eastAsia="宋体" w:hAnsi="Arial" w:cs="Arial"/>
                <w:i/>
                <w:sz w:val="18"/>
                <w:szCs w:val="18"/>
              </w:rPr>
              <w:t>supportedCSI-RS-ResourceList</w:t>
            </w:r>
            <w:r w:rsidRPr="00C811E8">
              <w:rPr>
                <w:rFonts w:ascii="Arial" w:eastAsia="宋体" w:hAnsi="Arial" w:cs="Arial"/>
                <w:sz w:val="18"/>
                <w:szCs w:val="18"/>
              </w:rPr>
              <w:t xml:space="preserve"> with </w:t>
            </w:r>
            <w:r w:rsidRPr="00C811E8">
              <w:rPr>
                <w:rFonts w:ascii="Arial" w:eastAsia="宋体" w:hAnsi="Arial" w:cs="Arial"/>
                <w:i/>
                <w:sz w:val="18"/>
                <w:szCs w:val="18"/>
              </w:rPr>
              <w:t>maxNumberTxPortsPerResource</w:t>
            </w:r>
            <w:r w:rsidRPr="00C811E8">
              <w:rPr>
                <w:rFonts w:ascii="Arial" w:hAnsi="Arial" w:cs="Arial"/>
                <w:sz w:val="18"/>
                <w:szCs w:val="18"/>
              </w:rPr>
              <w:t>;</w:t>
            </w:r>
          </w:p>
          <w:p w:rsidR="004502B8" w:rsidRPr="00C811E8" w:rsidRDefault="004502B8" w:rsidP="00CA6124">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811E8">
              <w:rPr>
                <w:rFonts w:ascii="Arial" w:eastAsia="宋体" w:hAnsi="Arial" w:cs="Arial"/>
                <w:sz w:val="18"/>
                <w:szCs w:val="18"/>
              </w:rPr>
              <w:t xml:space="preserve">regardless of what it reports in </w:t>
            </w:r>
            <w:r w:rsidRPr="00C811E8">
              <w:rPr>
                <w:rFonts w:ascii="Arial" w:eastAsia="宋体" w:hAnsi="Arial" w:cs="Arial"/>
                <w:i/>
                <w:sz w:val="18"/>
                <w:szCs w:val="18"/>
              </w:rPr>
              <w:t>supportedCSI-RS-ResourceList</w:t>
            </w:r>
            <w:r w:rsidRPr="00C811E8">
              <w:rPr>
                <w:rFonts w:ascii="Arial" w:eastAsia="宋体" w:hAnsi="Arial" w:cs="Arial"/>
                <w:sz w:val="18"/>
                <w:szCs w:val="18"/>
              </w:rPr>
              <w:t xml:space="preserve"> with </w:t>
            </w:r>
            <w:r w:rsidRPr="00C811E8">
              <w:rPr>
                <w:rFonts w:ascii="Arial" w:eastAsia="宋体" w:hAnsi="Arial" w:cs="Arial"/>
                <w:i/>
                <w:sz w:val="18"/>
                <w:szCs w:val="18"/>
              </w:rPr>
              <w:t>maxNumberTxPortsPerResource</w:t>
            </w:r>
            <w:r w:rsidRPr="00C811E8">
              <w:rPr>
                <w:rFonts w:ascii="Arial" w:hAnsi="Arial" w:cs="Arial"/>
                <w:sz w:val="18"/>
                <w:szCs w:val="18"/>
              </w:rPr>
              <w:t>;</w:t>
            </w:r>
          </w:p>
          <w:p w:rsidR="004502B8" w:rsidRPr="00C811E8" w:rsidRDefault="004502B8" w:rsidP="00CA6124">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2 for codebook type I single panel in FR2 in the case of a single active CSI-resource across all bands in a band combination, </w:t>
            </w:r>
            <w:r w:rsidRPr="00C811E8">
              <w:rPr>
                <w:rFonts w:ascii="Arial" w:eastAsia="宋体" w:hAnsi="Arial" w:cs="Arial"/>
                <w:sz w:val="18"/>
                <w:szCs w:val="18"/>
              </w:rPr>
              <w:t xml:space="preserve">regardless of what it reports in </w:t>
            </w:r>
            <w:r w:rsidRPr="00C811E8">
              <w:rPr>
                <w:rFonts w:ascii="Arial" w:eastAsia="宋体" w:hAnsi="Arial" w:cs="Arial"/>
                <w:i/>
                <w:sz w:val="18"/>
                <w:szCs w:val="18"/>
              </w:rPr>
              <w:t xml:space="preserve">supportedCSI-RS-ResourceList </w:t>
            </w:r>
            <w:r w:rsidRPr="00C811E8">
              <w:rPr>
                <w:rFonts w:ascii="Arial" w:eastAsia="宋体" w:hAnsi="Arial" w:cs="Arial"/>
                <w:sz w:val="18"/>
                <w:szCs w:val="18"/>
              </w:rPr>
              <w:t xml:space="preserve">with </w:t>
            </w:r>
            <w:r w:rsidRPr="00C811E8">
              <w:rPr>
                <w:rFonts w:ascii="Arial" w:eastAsia="宋体" w:hAnsi="Arial" w:cs="Arial"/>
                <w:i/>
                <w:sz w:val="18"/>
                <w:szCs w:val="18"/>
              </w:rPr>
              <w:t>maxNumberTxPortsPerResource</w:t>
            </w:r>
            <w:r w:rsidRPr="00C811E8">
              <w:rPr>
                <w:rFonts w:ascii="Arial" w:eastAsia="宋体" w:hAnsi="Arial" w:cs="Arial"/>
                <w:sz w:val="18"/>
                <w:szCs w:val="18"/>
              </w:rPr>
              <w: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rsidR="004502B8" w:rsidRPr="00C811E8" w:rsidRDefault="004502B8" w:rsidP="00CA6124">
            <w:pPr>
              <w:pStyle w:val="TAL"/>
            </w:pPr>
            <w:r w:rsidRPr="00C811E8">
              <w:t>Parameters for type I multi-panel codebook (type1 multiPanel) supported by the UE, which are optional: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nrofPanels</w:t>
            </w:r>
            <w:r w:rsidRPr="00C811E8">
              <w:rPr>
                <w:rFonts w:ascii="Arial" w:hAnsi="Arial" w:cs="Arial"/>
                <w:sz w:val="18"/>
                <w:szCs w:val="18"/>
              </w:rPr>
              <w:t xml:space="preserve"> indicates supported number of panels.</w:t>
            </w:r>
          </w:p>
          <w:p w:rsidR="004502B8" w:rsidRPr="00C811E8" w:rsidRDefault="004502B8" w:rsidP="00CA6124">
            <w:pPr>
              <w:pStyle w:val="TAL"/>
            </w:pPr>
            <w:r w:rsidRPr="00C811E8">
              <w:t>Parameters for type II codebook (type2) supported by the UE, which are optional: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amplitudeSubsetRestriction</w:t>
            </w:r>
            <w:r w:rsidRPr="00C811E8">
              <w:rPr>
                <w:rFonts w:ascii="Arial" w:hAnsi="Arial" w:cs="Arial"/>
                <w:sz w:val="18"/>
                <w:szCs w:val="18"/>
              </w:rPr>
              <w:t xml:space="preserve"> indicates whether amplitude subset restriction is supported for the UE.</w:t>
            </w:r>
          </w:p>
          <w:p w:rsidR="004502B8" w:rsidRPr="00C811E8" w:rsidRDefault="004502B8" w:rsidP="00CA6124">
            <w:pPr>
              <w:pStyle w:val="TAL"/>
            </w:pPr>
            <w:r w:rsidRPr="00C811E8">
              <w:t>Parameters for type II codebook with port selection (type2-PortSelection) supported by the UE, which are optional: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rsidR="004502B8" w:rsidRPr="00C811E8" w:rsidRDefault="004502B8" w:rsidP="00CA6124">
            <w:pPr>
              <w:pStyle w:val="TAL"/>
            </w:pPr>
            <w:r w:rsidRPr="00C811E8">
              <w:rPr>
                <w:i/>
              </w:rPr>
              <w:t>supportedCSI-RS-ResourceList</w:t>
            </w:r>
            <w:r w:rsidRPr="00C811E8">
              <w:t xml:space="preserve"> includes list of the following parameters: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p w:rsidR="004502B8" w:rsidRPr="00C811E8" w:rsidRDefault="004502B8" w:rsidP="00CA6124">
            <w:pPr>
              <w:pStyle w:val="TAL"/>
              <w:ind w:left="5"/>
              <w:rPr>
                <w:szCs w:val="18"/>
              </w:rPr>
            </w:pPr>
            <w:r w:rsidRPr="00C811E8">
              <w:t xml:space="preserve">For each codebook type, the UE may report another list of supported CSI-RS resources via </w:t>
            </w:r>
            <w:r w:rsidRPr="00C811E8">
              <w:rPr>
                <w:i/>
                <w:iCs/>
              </w:rPr>
              <w:t>supportedCSI-RS-ResourceListAlt</w:t>
            </w:r>
            <w:r w:rsidRPr="00C811E8">
              <w:t xml:space="preserve"> in </w:t>
            </w:r>
            <w:r w:rsidRPr="00C811E8">
              <w:rPr>
                <w:i/>
                <w:iCs/>
              </w:rPr>
              <w:t>codebookParametersPerBand</w:t>
            </w:r>
            <w:r w:rsidRPr="00C811E8">
              <w:t>.</w:t>
            </w:r>
            <w:r w:rsidRPr="00C811E8">
              <w:rPr>
                <w:szCs w:val="18"/>
              </w:rPr>
              <w:t xml:space="preserve"> For type I single panel codebook (type1 singlePanel) supportedCSI-RS-ResourceListAlt,</w:t>
            </w:r>
          </w:p>
          <w:p w:rsidR="004502B8" w:rsidRPr="00C811E8" w:rsidRDefault="004502B8" w:rsidP="00CA6124">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r w:rsidRPr="00C811E8">
              <w:rPr>
                <w:rFonts w:ascii="Arial" w:hAnsi="Arial" w:cs="Arial"/>
              </w:rPr>
              <w:t>supportedCSI-RS-ResourceListAlt</w:t>
            </w:r>
            <w:r w:rsidRPr="00C811E8">
              <w:rPr>
                <w:rFonts w:ascii="Arial" w:hAnsi="Arial"/>
              </w:rPr>
              <w:t xml:space="preserve"> with maxNumberTxPortsPerResource greater than or equal to 8 for FR1;</w:t>
            </w:r>
          </w:p>
          <w:p w:rsidR="004502B8" w:rsidRPr="00C811E8" w:rsidRDefault="004502B8" w:rsidP="00CA6124">
            <w:pPr>
              <w:pStyle w:val="B1"/>
            </w:pPr>
            <w:r w:rsidRPr="00C811E8">
              <w:rPr>
                <w:rFonts w:ascii="Arial" w:hAnsi="Arial"/>
                <w:sz w:val="18"/>
              </w:rPr>
              <w:lastRenderedPageBreak/>
              <w:t>-</w:t>
            </w:r>
            <w:r w:rsidRPr="00C811E8">
              <w:rPr>
                <w:rFonts w:ascii="Arial" w:hAnsi="Arial" w:cs="Arial"/>
                <w:sz w:val="18"/>
                <w:szCs w:val="18"/>
              </w:rPr>
              <w:tab/>
            </w:r>
            <w:r w:rsidRPr="00C811E8">
              <w:rPr>
                <w:rFonts w:ascii="Arial" w:hAnsi="Arial"/>
                <w:sz w:val="18"/>
              </w:rPr>
              <w:t xml:space="preserve">a UE shall report at least one triplet in </w:t>
            </w:r>
            <w:r w:rsidRPr="00C811E8">
              <w:rPr>
                <w:rFonts w:ascii="Arial" w:hAnsi="Arial" w:cs="Arial"/>
                <w:sz w:val="18"/>
              </w:rPr>
              <w:t>supportedCSI-RS-ResourceListAlt</w:t>
            </w:r>
            <w:r w:rsidRPr="00C811E8">
              <w:rPr>
                <w:rFonts w:ascii="Arial" w:hAnsi="Arial"/>
                <w:sz w:val="18"/>
              </w:rPr>
              <w:t xml:space="preserve"> with maxNumberTxPortsPerResource greater than or equal to 2 for FR2.</w:t>
            </w:r>
          </w:p>
        </w:tc>
        <w:tc>
          <w:tcPr>
            <w:tcW w:w="709" w:type="dxa"/>
          </w:tcPr>
          <w:p w:rsidR="004502B8" w:rsidRPr="00C811E8" w:rsidRDefault="004502B8" w:rsidP="00CA6124">
            <w:pPr>
              <w:pStyle w:val="TAL"/>
              <w:jc w:val="center"/>
              <w:rPr>
                <w:rFonts w:cs="Arial"/>
                <w:szCs w:val="18"/>
              </w:rPr>
            </w:pPr>
            <w:r w:rsidRPr="00C811E8">
              <w:lastRenderedPageBreak/>
              <w:t>Band</w:t>
            </w:r>
          </w:p>
        </w:tc>
        <w:tc>
          <w:tcPr>
            <w:tcW w:w="567" w:type="dxa"/>
          </w:tcPr>
          <w:p w:rsidR="004502B8" w:rsidRPr="00C811E8" w:rsidRDefault="004502B8" w:rsidP="00CA6124">
            <w:pPr>
              <w:pStyle w:val="TAL"/>
              <w:jc w:val="center"/>
            </w:pPr>
            <w:r w:rsidRPr="00C811E8">
              <w:t>FD</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rPr>
                <w:rFonts w:cs="Arial"/>
                <w:szCs w:val="18"/>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codebookParametersAddition-r16</w:t>
            </w:r>
          </w:p>
          <w:p w:rsidR="004502B8" w:rsidRPr="00C811E8" w:rsidRDefault="004502B8" w:rsidP="00CA6124">
            <w:pPr>
              <w:pStyle w:val="TAL"/>
            </w:pPr>
            <w:r w:rsidRPr="00C811E8">
              <w:t>Indicates the UE support of additional codebooks and the corresponding parameters supported by the UE.</w:t>
            </w:r>
          </w:p>
          <w:p w:rsidR="004502B8" w:rsidRPr="00C811E8" w:rsidRDefault="004502B8" w:rsidP="00CA6124">
            <w:pPr>
              <w:pStyle w:val="TAL"/>
            </w:pPr>
          </w:p>
          <w:p w:rsidR="004502B8" w:rsidRPr="00C811E8" w:rsidRDefault="004502B8" w:rsidP="00CA6124">
            <w:pPr>
              <w:pStyle w:val="TAL"/>
            </w:pPr>
            <w:r w:rsidRPr="00C811E8">
              <w:t>Codebook etype 2 R=1 support parameter combination 1 to 6 and rank 1 to 2. Parameters for etype 2 R=1 (</w:t>
            </w:r>
            <w:r w:rsidRPr="00C811E8">
              <w:rPr>
                <w:i/>
                <w:iCs/>
              </w:rPr>
              <w:t>etype2R1-r16</w:t>
            </w:r>
            <w:r w:rsidRPr="00C811E8">
              <w:t>) supported by the UE, which are optional: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rsidR="004502B8" w:rsidRPr="00C811E8" w:rsidRDefault="004502B8" w:rsidP="00CA6124">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of a band;</w:t>
            </w:r>
          </w:p>
          <w:p w:rsidR="004502B8" w:rsidRPr="00C811E8" w:rsidRDefault="004502B8" w:rsidP="00CA6124">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in a band, simultaneously;</w:t>
            </w:r>
          </w:p>
          <w:p w:rsidR="004502B8" w:rsidRPr="00C811E8" w:rsidRDefault="004502B8" w:rsidP="00CA6124">
            <w:pPr>
              <w:pStyle w:val="B1"/>
              <w:spacing w:after="0"/>
              <w:ind w:left="852"/>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in a band, simultaneously.</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etype 2 R=1</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amplitudeSubsetRestriction-r16</w:t>
            </w:r>
            <w:r w:rsidRPr="00C811E8">
              <w:rPr>
                <w:rFonts w:ascii="Arial" w:hAnsi="Arial" w:cs="Arial"/>
                <w:sz w:val="18"/>
                <w:szCs w:val="18"/>
              </w:rPr>
              <w:t xml:space="preserve"> indicates the support of amplitude subset restriction.</w:t>
            </w:r>
          </w:p>
          <w:p w:rsidR="004502B8" w:rsidRPr="00C811E8" w:rsidRDefault="004502B8" w:rsidP="00CA6124">
            <w:pPr>
              <w:pStyle w:val="TAL"/>
            </w:pPr>
          </w:p>
          <w:p w:rsidR="004502B8" w:rsidRPr="00C811E8" w:rsidRDefault="004502B8" w:rsidP="00CA6124">
            <w:pPr>
              <w:pStyle w:val="TAL"/>
            </w:pPr>
            <w:r w:rsidRPr="00C811E8">
              <w:t>Parameters for etype 2 R=2 (</w:t>
            </w:r>
            <w:r w:rsidRPr="00C811E8">
              <w:rPr>
                <w:i/>
                <w:iCs/>
              </w:rPr>
              <w:t>etype2R2-r16</w:t>
            </w:r>
            <w:r w:rsidRPr="00C811E8">
              <w:t>) supported by the UE, which are optional: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rsidR="004502B8" w:rsidRPr="00C811E8" w:rsidRDefault="004502B8" w:rsidP="00CA6124">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rsidR="004502B8" w:rsidRPr="00C811E8" w:rsidRDefault="004502B8" w:rsidP="00CA6124">
            <w:pPr>
              <w:pStyle w:val="B1"/>
              <w:spacing w:after="0"/>
              <w:ind w:left="0" w:firstLine="0"/>
              <w:rPr>
                <w:rFonts w:ascii="Arial" w:hAnsi="Arial" w:cs="Arial"/>
                <w:sz w:val="18"/>
                <w:szCs w:val="18"/>
              </w:rPr>
            </w:pPr>
          </w:p>
          <w:p w:rsidR="004502B8" w:rsidRPr="00C811E8" w:rsidRDefault="004502B8" w:rsidP="00CA6124">
            <w:pPr>
              <w:pStyle w:val="TAL"/>
            </w:pPr>
            <w:r w:rsidRPr="00C811E8">
              <w:t>Codebook etype 2 R=1 with port selection supports 6 parameter combinations and rank 1,2. Parameters for etype 2 R=1 with port selection (</w:t>
            </w:r>
            <w:r w:rsidRPr="00C811E8">
              <w:rPr>
                <w:i/>
                <w:iCs/>
              </w:rPr>
              <w:t>etype2R1-PortSelection-r16</w:t>
            </w:r>
            <w:r w:rsidRPr="00C811E8">
              <w:t>) supported by the UE, which are optional:</w:t>
            </w:r>
          </w:p>
          <w:p w:rsidR="004502B8" w:rsidRPr="00C811E8" w:rsidRDefault="004502B8" w:rsidP="00CA6124">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rsidR="004502B8" w:rsidRPr="00C811E8" w:rsidRDefault="004502B8" w:rsidP="00CA6124">
            <w:pPr>
              <w:pStyle w:val="TAL"/>
              <w:ind w:left="284"/>
            </w:pPr>
          </w:p>
          <w:p w:rsidR="004502B8" w:rsidRPr="00C811E8" w:rsidRDefault="004502B8" w:rsidP="00CA6124">
            <w:pPr>
              <w:pStyle w:val="TAL"/>
            </w:pPr>
            <w:r w:rsidRPr="00C811E8">
              <w:t>Parameters for etype 2 R=2 with port selection (</w:t>
            </w:r>
            <w:r w:rsidRPr="00C811E8">
              <w:rPr>
                <w:i/>
                <w:iCs/>
              </w:rPr>
              <w:t>etype2R2-PortSelection-r16</w:t>
            </w:r>
            <w:r w:rsidRPr="00C811E8">
              <w:t>) supported by the UE, which are optional:</w:t>
            </w:r>
          </w:p>
          <w:p w:rsidR="004502B8" w:rsidRPr="00C811E8" w:rsidRDefault="004502B8" w:rsidP="00CA6124">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rsidR="004502B8" w:rsidRPr="00C811E8" w:rsidRDefault="004502B8" w:rsidP="00CA6124">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rsidR="004502B8" w:rsidRPr="00C811E8" w:rsidRDefault="004502B8" w:rsidP="00CA6124">
            <w:pPr>
              <w:pStyle w:val="TAL"/>
            </w:pPr>
          </w:p>
          <w:p w:rsidR="004502B8" w:rsidRPr="00C811E8" w:rsidRDefault="004502B8" w:rsidP="00CA6124">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rsidR="004502B8" w:rsidRPr="00C811E8" w:rsidRDefault="004502B8" w:rsidP="00CA6124">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r w:rsidRPr="00C811E8">
              <w:rPr>
                <w:rFonts w:ascii="Arial" w:hAnsi="Arial" w:cs="Arial"/>
                <w:i/>
                <w:sz w:val="18"/>
                <w:szCs w:val="18"/>
              </w:rPr>
              <w:t>totalNumberTxPortsPerBand</w:t>
            </w:r>
            <w:r w:rsidRPr="00C811E8">
              <w:rPr>
                <w:rFonts w:ascii="Arial" w:hAnsi="Arial" w:cs="Arial"/>
                <w:sz w:val="18"/>
                <w:szCs w:val="18"/>
              </w:rPr>
              <w:t xml:space="preserve"> is 4.</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rFonts w:cs="Arial"/>
                <w:b/>
                <w:bCs/>
                <w:i/>
                <w:iCs/>
                <w:szCs w:val="18"/>
              </w:rPr>
            </w:pPr>
            <w:r w:rsidRPr="00C811E8">
              <w:rPr>
                <w:rFonts w:cs="Arial"/>
                <w:b/>
                <w:bCs/>
                <w:i/>
                <w:iCs/>
                <w:szCs w:val="18"/>
              </w:rPr>
              <w:t>condHandover-r16</w:t>
            </w:r>
          </w:p>
          <w:p w:rsidR="004502B8" w:rsidRPr="00C811E8" w:rsidRDefault="004502B8" w:rsidP="00CA6124">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rsidR="004502B8" w:rsidRPr="00C811E8" w:rsidRDefault="004502B8" w:rsidP="00CA6124">
            <w:pPr>
              <w:pStyle w:val="TAL"/>
              <w:jc w:val="center"/>
            </w:pPr>
            <w:r w:rsidRPr="00C811E8">
              <w:rPr>
                <w:rFonts w:eastAsia="MS Mincho" w:cs="Arial"/>
                <w:bCs/>
                <w:iCs/>
                <w:szCs w:val="18"/>
              </w:rPr>
              <w:t>Band</w:t>
            </w:r>
          </w:p>
        </w:tc>
        <w:tc>
          <w:tcPr>
            <w:tcW w:w="567" w:type="dxa"/>
          </w:tcPr>
          <w:p w:rsidR="004502B8" w:rsidRPr="00C811E8" w:rsidRDefault="004502B8" w:rsidP="00CA6124">
            <w:pPr>
              <w:pStyle w:val="TAL"/>
              <w:jc w:val="center"/>
            </w:pPr>
            <w:r w:rsidRPr="00C811E8">
              <w:rPr>
                <w:rFonts w:eastAsia="MS Mincho" w:cs="Arial"/>
                <w:bCs/>
                <w:iCs/>
                <w:szCs w:val="18"/>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rFonts w:cs="Arial"/>
                <w:b/>
                <w:bCs/>
                <w:i/>
                <w:iCs/>
                <w:szCs w:val="18"/>
              </w:rPr>
            </w:pPr>
            <w:r w:rsidRPr="00C811E8">
              <w:rPr>
                <w:rFonts w:cs="Arial"/>
                <w:b/>
                <w:bCs/>
                <w:i/>
                <w:iCs/>
                <w:szCs w:val="18"/>
              </w:rPr>
              <w:t>condHandoverFailure-r16</w:t>
            </w:r>
          </w:p>
          <w:p w:rsidR="004502B8" w:rsidRPr="00C811E8" w:rsidRDefault="004502B8" w:rsidP="00CA6124">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4502B8" w:rsidRPr="00C811E8" w:rsidRDefault="004502B8" w:rsidP="00CA6124">
            <w:pPr>
              <w:pStyle w:val="TAL"/>
              <w:jc w:val="center"/>
            </w:pPr>
            <w:r w:rsidRPr="00C811E8">
              <w:rPr>
                <w:rFonts w:eastAsia="MS Mincho" w:cs="Arial"/>
                <w:bCs/>
                <w:iCs/>
                <w:szCs w:val="18"/>
              </w:rPr>
              <w:t>Band</w:t>
            </w:r>
          </w:p>
        </w:tc>
        <w:tc>
          <w:tcPr>
            <w:tcW w:w="567" w:type="dxa"/>
          </w:tcPr>
          <w:p w:rsidR="004502B8" w:rsidRPr="00C811E8" w:rsidRDefault="004502B8" w:rsidP="00CA6124">
            <w:pPr>
              <w:pStyle w:val="TAL"/>
              <w:jc w:val="center"/>
            </w:pPr>
            <w:r w:rsidRPr="00C811E8">
              <w:rPr>
                <w:rFonts w:eastAsia="MS Mincho" w:cs="Arial"/>
                <w:bCs/>
                <w:iCs/>
                <w:szCs w:val="18"/>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rFonts w:eastAsia="MS PGothic" w:cs="Arial"/>
                <w:b/>
                <w:bCs/>
                <w:i/>
                <w:iCs/>
                <w:szCs w:val="18"/>
              </w:rPr>
            </w:pPr>
            <w:r w:rsidRPr="00C811E8">
              <w:rPr>
                <w:rFonts w:cs="Arial"/>
                <w:b/>
                <w:bCs/>
                <w:i/>
                <w:iCs/>
                <w:szCs w:val="18"/>
              </w:rPr>
              <w:t>condHandoverTwoTriggerEvents-r16</w:t>
            </w:r>
          </w:p>
          <w:p w:rsidR="004502B8" w:rsidRPr="00C811E8" w:rsidRDefault="004502B8" w:rsidP="00CA6124">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rsidR="004502B8" w:rsidRPr="00C811E8" w:rsidRDefault="004502B8" w:rsidP="00CA6124">
            <w:pPr>
              <w:pStyle w:val="TAL"/>
              <w:jc w:val="center"/>
            </w:pPr>
            <w:r w:rsidRPr="00C811E8">
              <w:rPr>
                <w:rFonts w:eastAsia="MS Mincho" w:cs="Arial"/>
                <w:bCs/>
                <w:iCs/>
                <w:szCs w:val="18"/>
              </w:rPr>
              <w:t>Band</w:t>
            </w:r>
          </w:p>
        </w:tc>
        <w:tc>
          <w:tcPr>
            <w:tcW w:w="567" w:type="dxa"/>
          </w:tcPr>
          <w:p w:rsidR="004502B8" w:rsidRPr="00C811E8" w:rsidRDefault="004502B8" w:rsidP="00CA6124">
            <w:pPr>
              <w:pStyle w:val="TAL"/>
              <w:jc w:val="center"/>
            </w:pPr>
            <w:r w:rsidRPr="00C811E8">
              <w:rPr>
                <w:rFonts w:eastAsia="MS Mincho" w:cs="Arial"/>
                <w:bCs/>
                <w:iCs/>
                <w:szCs w:val="18"/>
              </w:rPr>
              <w:t>CY</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rFonts w:cs="Arial"/>
                <w:b/>
                <w:bCs/>
                <w:i/>
                <w:iCs/>
                <w:szCs w:val="18"/>
              </w:rPr>
            </w:pPr>
            <w:r w:rsidRPr="00C811E8">
              <w:rPr>
                <w:rFonts w:cs="Arial"/>
                <w:b/>
                <w:bCs/>
                <w:i/>
                <w:iCs/>
                <w:szCs w:val="18"/>
              </w:rPr>
              <w:t>condPSCellChange-r16</w:t>
            </w:r>
          </w:p>
          <w:p w:rsidR="004502B8" w:rsidRPr="00C811E8" w:rsidRDefault="004502B8" w:rsidP="00CA6124">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4502B8" w:rsidRPr="00C811E8" w:rsidRDefault="004502B8" w:rsidP="00CA6124">
            <w:pPr>
              <w:pStyle w:val="TAL"/>
              <w:jc w:val="center"/>
            </w:pPr>
            <w:r w:rsidRPr="00C811E8">
              <w:rPr>
                <w:rFonts w:eastAsia="MS Mincho" w:cs="Arial"/>
                <w:bCs/>
                <w:iCs/>
                <w:szCs w:val="18"/>
              </w:rPr>
              <w:t>Band</w:t>
            </w:r>
          </w:p>
        </w:tc>
        <w:tc>
          <w:tcPr>
            <w:tcW w:w="567" w:type="dxa"/>
          </w:tcPr>
          <w:p w:rsidR="004502B8" w:rsidRPr="00C811E8" w:rsidRDefault="004502B8" w:rsidP="00CA6124">
            <w:pPr>
              <w:pStyle w:val="TAL"/>
              <w:jc w:val="center"/>
            </w:pPr>
            <w:r w:rsidRPr="00C811E8">
              <w:rPr>
                <w:rFonts w:eastAsia="MS Mincho" w:cs="Arial"/>
                <w:bCs/>
                <w:iCs/>
                <w:szCs w:val="18"/>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rFonts w:eastAsia="MS PGothic" w:cs="Arial"/>
                <w:b/>
                <w:bCs/>
                <w:i/>
                <w:iCs/>
                <w:szCs w:val="18"/>
              </w:rPr>
            </w:pPr>
            <w:r w:rsidRPr="00C811E8">
              <w:rPr>
                <w:rFonts w:cs="Arial"/>
                <w:b/>
                <w:bCs/>
                <w:i/>
                <w:iCs/>
                <w:szCs w:val="18"/>
              </w:rPr>
              <w:lastRenderedPageBreak/>
              <w:t>condPSCellChangeTwoTriggerEvents-r16</w:t>
            </w:r>
          </w:p>
          <w:p w:rsidR="004502B8" w:rsidRPr="00C811E8" w:rsidRDefault="004502B8" w:rsidP="00CA6124">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rsidR="004502B8" w:rsidRPr="00C811E8" w:rsidRDefault="004502B8" w:rsidP="00CA6124">
            <w:pPr>
              <w:pStyle w:val="TAL"/>
              <w:jc w:val="center"/>
            </w:pPr>
            <w:r w:rsidRPr="00C811E8">
              <w:rPr>
                <w:rFonts w:eastAsia="MS Mincho" w:cs="Arial"/>
                <w:bCs/>
                <w:iCs/>
                <w:szCs w:val="18"/>
              </w:rPr>
              <w:t>Band</w:t>
            </w:r>
          </w:p>
        </w:tc>
        <w:tc>
          <w:tcPr>
            <w:tcW w:w="567" w:type="dxa"/>
          </w:tcPr>
          <w:p w:rsidR="004502B8" w:rsidRPr="00C811E8" w:rsidRDefault="004502B8" w:rsidP="00CA6124">
            <w:pPr>
              <w:pStyle w:val="TAL"/>
              <w:jc w:val="center"/>
            </w:pPr>
            <w:r w:rsidRPr="00C811E8">
              <w:rPr>
                <w:rFonts w:eastAsia="MS Mincho" w:cs="Arial"/>
                <w:bCs/>
                <w:iCs/>
                <w:szCs w:val="18"/>
              </w:rPr>
              <w:t>CY</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crossCarrierScheduling-SameSCS</w:t>
            </w:r>
          </w:p>
          <w:p w:rsidR="004502B8" w:rsidRPr="00C811E8" w:rsidRDefault="004502B8" w:rsidP="00CA6124">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rsidR="004502B8" w:rsidRPr="00C811E8" w:rsidRDefault="004502B8" w:rsidP="00CA6124">
            <w:pPr>
              <w:pStyle w:val="TAL"/>
              <w:jc w:val="center"/>
              <w:rPr>
                <w:rFonts w:cs="Arial"/>
                <w:szCs w:val="18"/>
              </w:rPr>
            </w:pPr>
            <w:r w:rsidRPr="00C811E8">
              <w:t>Band</w:t>
            </w:r>
          </w:p>
        </w:tc>
        <w:tc>
          <w:tcPr>
            <w:tcW w:w="567" w:type="dxa"/>
          </w:tcPr>
          <w:p w:rsidR="004502B8" w:rsidRPr="00C811E8" w:rsidRDefault="004502B8" w:rsidP="00CA6124">
            <w:pPr>
              <w:pStyle w:val="TAL"/>
              <w:jc w:val="center"/>
              <w:rPr>
                <w:rFonts w:cs="Arial"/>
                <w:szCs w:val="18"/>
              </w:rPr>
            </w:pPr>
            <w:r w:rsidRPr="00C811E8">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csi-ReportFramework</w:t>
            </w:r>
          </w:p>
          <w:p w:rsidR="004502B8" w:rsidRPr="00C811E8" w:rsidRDefault="004502B8" w:rsidP="00CA6124">
            <w:pPr>
              <w:pStyle w:val="TAL"/>
              <w:rPr>
                <w:rFonts w:cs="Arial"/>
              </w:rPr>
            </w:pPr>
            <w:r w:rsidRPr="00C811E8">
              <w:rPr>
                <w:rFonts w:cs="Arial"/>
              </w:rPr>
              <w:t>Indicates whether the UE supports CSI report framework. This capability signalling comprises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maxNumberPeriodicCSI-PerBWP-ForCSI-Report</w:t>
            </w:r>
            <w:r w:rsidRPr="00C811E8">
              <w:rPr>
                <w:rFonts w:ascii="Arial" w:hAnsi="Arial" w:cs="Arial"/>
                <w:sz w:val="18"/>
                <w:szCs w:val="18"/>
              </w:rPr>
              <w:t xml:space="preserve"> indicates the maximum number of periodic CSI report setting per BWP for CSI report;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maxNumberPeriodicCSI-PerBWP-ForBeamReport</w:t>
            </w:r>
            <w:r w:rsidRPr="00C811E8">
              <w:rPr>
                <w:rFonts w:ascii="Arial" w:hAnsi="Arial" w:cs="Arial"/>
                <w:sz w:val="18"/>
                <w:szCs w:val="18"/>
              </w:rPr>
              <w:t xml:space="preserve"> indicates the maximum number of periodic CSI report setting per BWP for beam report.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maxNumberAperiodicCSI-PerBWP-ForCSI-Report</w:t>
            </w:r>
            <w:r w:rsidRPr="00C811E8">
              <w:rPr>
                <w:rFonts w:ascii="Arial" w:hAnsi="Arial" w:cs="Arial"/>
                <w:sz w:val="18"/>
                <w:szCs w:val="18"/>
              </w:rPr>
              <w:t xml:space="preserve"> indicates the maximum number of aperiodic CSI report setting per BWP for CSI report;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maxNumberAperiodicCSI-PerBWP-ForBeamReport</w:t>
            </w:r>
            <w:r w:rsidRPr="00C811E8">
              <w:rPr>
                <w:rFonts w:ascii="Arial" w:hAnsi="Arial" w:cs="Arial"/>
                <w:sz w:val="18"/>
                <w:szCs w:val="18"/>
              </w:rPr>
              <w:t xml:space="preserve"> indicates the maximum number of aperiodic CSI report setting per BWP for beam report;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maxNumberAperiodicCSI-triggeringStatePerCC</w:t>
            </w:r>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CSI-AperiodicTriggerStateList</w:t>
            </w:r>
            <w:r w:rsidRPr="00C811E8">
              <w:rPr>
                <w:rFonts w:ascii="Arial" w:hAnsi="Arial" w:cs="Arial"/>
                <w:sz w:val="18"/>
                <w:szCs w:val="18"/>
              </w:rPr>
              <w:t xml:space="preserve"> per CC;</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maxNumberSemiPersistentCSI-PerBWP-ForCSI-Report</w:t>
            </w:r>
            <w:r w:rsidRPr="00C811E8">
              <w:rPr>
                <w:rFonts w:ascii="Arial" w:hAnsi="Arial" w:cs="Arial"/>
                <w:sz w:val="18"/>
                <w:szCs w:val="18"/>
              </w:rPr>
              <w:t xml:space="preserve"> indicates the maximum number of semi-persistent CSI report setting per BWP for CSI report;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maxNumberSemiPersistentCSI-PerBWP-ForBeamReport</w:t>
            </w:r>
            <w:r w:rsidRPr="00C811E8">
              <w:rPr>
                <w:rFonts w:ascii="Arial" w:hAnsi="Arial" w:cs="Arial"/>
                <w:sz w:val="18"/>
                <w:szCs w:val="18"/>
              </w:rPr>
              <w:t xml:space="preserve"> indicates the maximum number of semi-persistent CSI report setting per BWP for beam report;</w:t>
            </w:r>
          </w:p>
          <w:p w:rsidR="004502B8" w:rsidRPr="00C811E8" w:rsidRDefault="004502B8" w:rsidP="00CA6124">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simultaneousCSI-ReportsPerCC</w:t>
            </w:r>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4502B8" w:rsidRPr="00C811E8" w:rsidRDefault="004502B8" w:rsidP="00CA6124">
            <w:pPr>
              <w:pStyle w:val="TAL"/>
            </w:pPr>
            <w:r w:rsidRPr="00C811E8">
              <w:t xml:space="preserve">The UE is mandated to report </w:t>
            </w:r>
            <w:r w:rsidRPr="00C811E8">
              <w:rPr>
                <w:i/>
                <w:iCs/>
              </w:rPr>
              <w:t>csi-ReportFramework</w:t>
            </w:r>
            <w:r w:rsidRPr="00C811E8">
              <w:t>.</w:t>
            </w:r>
          </w:p>
          <w:p w:rsidR="004502B8" w:rsidRPr="00C811E8" w:rsidRDefault="004502B8" w:rsidP="00CA6124">
            <w:pPr>
              <w:pStyle w:val="TAL"/>
            </w:pPr>
          </w:p>
        </w:tc>
        <w:tc>
          <w:tcPr>
            <w:tcW w:w="709" w:type="dxa"/>
          </w:tcPr>
          <w:p w:rsidR="004502B8" w:rsidRPr="00C811E8" w:rsidRDefault="004502B8" w:rsidP="00CA6124">
            <w:pPr>
              <w:pStyle w:val="TAL"/>
              <w:jc w:val="center"/>
            </w:pPr>
            <w:r w:rsidRPr="00C811E8">
              <w:rPr>
                <w:rFonts w:cs="Arial"/>
                <w:szCs w:val="18"/>
              </w:rPr>
              <w:t>Band</w:t>
            </w:r>
          </w:p>
        </w:tc>
        <w:tc>
          <w:tcPr>
            <w:tcW w:w="567" w:type="dxa"/>
          </w:tcPr>
          <w:p w:rsidR="004502B8" w:rsidRPr="00C811E8" w:rsidRDefault="004502B8" w:rsidP="00CA6124">
            <w:pPr>
              <w:pStyle w:val="TAL"/>
              <w:jc w:val="center"/>
            </w:pPr>
            <w:r w:rsidRPr="00C811E8">
              <w:rPr>
                <w:rFonts w:cs="Arial"/>
                <w:szCs w:val="18"/>
              </w:rPr>
              <w:t>Yes</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csi-ReportFrameworkExt-r16</w:t>
            </w:r>
          </w:p>
          <w:p w:rsidR="004502B8" w:rsidRPr="00C811E8" w:rsidRDefault="004502B8" w:rsidP="00CA6124">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rsidR="004502B8" w:rsidRPr="00C811E8" w:rsidRDefault="004502B8" w:rsidP="00CA6124">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r w:rsidRPr="00C811E8">
              <w:rPr>
                <w:i/>
                <w:iCs/>
              </w:rPr>
              <w:t>csi-ReportFramework</w:t>
            </w:r>
            <w:r w:rsidRPr="00C811E8">
              <w:rPr>
                <w:rFonts w:cs="Arial"/>
                <w:szCs w:val="18"/>
              </w:rPr>
              <w:t>.</w:t>
            </w: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RDefault="004502B8" w:rsidP="00CA6124">
            <w:pPr>
              <w:pStyle w:val="TAL"/>
              <w:jc w:val="center"/>
              <w:rPr>
                <w:rFonts w:cs="Arial"/>
                <w:szCs w:val="18"/>
              </w:rPr>
            </w:pPr>
            <w:r w:rsidRPr="00C811E8">
              <w:rPr>
                <w:rFonts w:cs="Arial"/>
                <w:szCs w:val="18"/>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lastRenderedPageBreak/>
              <w:t>csi-RS-ForTracking</w:t>
            </w:r>
          </w:p>
          <w:p w:rsidR="004502B8" w:rsidRPr="00C811E8" w:rsidRDefault="004502B8" w:rsidP="00CA6124">
            <w:pPr>
              <w:pStyle w:val="TAL"/>
              <w:rPr>
                <w:rFonts w:cs="Arial"/>
                <w:bCs/>
                <w:iCs/>
                <w:szCs w:val="18"/>
              </w:rPr>
            </w:pPr>
            <w:r w:rsidRPr="00C811E8">
              <w:rPr>
                <w:rFonts w:cs="Arial"/>
                <w:bCs/>
                <w:iCs/>
                <w:szCs w:val="18"/>
              </w:rPr>
              <w:t>Indicates support of CSI-RS for tracking (i.e. TRS). This capability signalling comprises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maxBurstLength</w:t>
            </w:r>
            <w:r w:rsidRPr="00C811E8">
              <w:rPr>
                <w:rFonts w:ascii="Arial" w:hAnsi="Arial" w:cs="Arial"/>
                <w:sz w:val="18"/>
                <w:szCs w:val="18"/>
              </w:rPr>
              <w:t xml:space="preserve"> indicates the TRS burst length. Value 1 indicates 1 slot and value 2 indicates both of 1 slot and 2 slots. In this release UE is mandated to report value 2;</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maxSimultaneousResourceSetsPerCC</w:t>
            </w:r>
            <w:r w:rsidRPr="00C811E8">
              <w:rPr>
                <w:rFonts w:ascii="Arial" w:hAnsi="Arial" w:cs="Arial"/>
                <w:sz w:val="18"/>
                <w:szCs w:val="18"/>
              </w:rPr>
              <w:t xml:space="preserve"> indicates the maximum number of TRS resource sets per CC which the UE can track simultaneously;</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maxConfiguredResourceSetsPerCC</w:t>
            </w:r>
            <w:r w:rsidRPr="00C811E8">
              <w:rPr>
                <w:rFonts w:ascii="Arial" w:hAnsi="Arial" w:cs="Arial"/>
                <w:sz w:val="18"/>
                <w:szCs w:val="18"/>
              </w:rPr>
              <w:t xml:space="preserve"> indicates the maximum number of TRS resource sets configured to UE per CC. It is mandated to report at least 8 for FR1 and 16 for FR2;</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maxConfiguredResourceSetsAllCC</w:t>
            </w:r>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4502B8" w:rsidRPr="00C811E8" w:rsidRDefault="004502B8" w:rsidP="00CA6124">
            <w:pPr>
              <w:pStyle w:val="TAL"/>
            </w:pPr>
            <w:r w:rsidRPr="00C811E8">
              <w:t xml:space="preserve">The UE is mandated to report </w:t>
            </w:r>
            <w:r w:rsidRPr="00C811E8">
              <w:rPr>
                <w:i/>
                <w:iCs/>
              </w:rPr>
              <w:t>csi-RS-ForTracking</w:t>
            </w:r>
            <w:r w:rsidRPr="00C811E8">
              <w:t>.</w:t>
            </w:r>
          </w:p>
          <w:p w:rsidR="004502B8" w:rsidRPr="00C811E8" w:rsidRDefault="004502B8" w:rsidP="00CA6124">
            <w:pPr>
              <w:pStyle w:val="TAL"/>
            </w:pPr>
          </w:p>
        </w:tc>
        <w:tc>
          <w:tcPr>
            <w:tcW w:w="709" w:type="dxa"/>
          </w:tcPr>
          <w:p w:rsidR="004502B8" w:rsidRPr="00C811E8" w:rsidRDefault="004502B8" w:rsidP="00CA6124">
            <w:pPr>
              <w:pStyle w:val="TAL"/>
              <w:jc w:val="center"/>
            </w:pPr>
            <w:r w:rsidRPr="00C811E8">
              <w:rPr>
                <w:rFonts w:cs="Arial"/>
                <w:bCs/>
                <w:iCs/>
                <w:szCs w:val="18"/>
              </w:rPr>
              <w:t>Band</w:t>
            </w:r>
          </w:p>
        </w:tc>
        <w:tc>
          <w:tcPr>
            <w:tcW w:w="567" w:type="dxa"/>
          </w:tcPr>
          <w:p w:rsidR="004502B8" w:rsidRPr="00C811E8" w:rsidRDefault="004502B8" w:rsidP="00CA6124">
            <w:pPr>
              <w:pStyle w:val="TAL"/>
              <w:jc w:val="center"/>
            </w:pPr>
            <w:r w:rsidRPr="00C811E8">
              <w:rPr>
                <w:rFonts w:cs="Arial"/>
                <w:bCs/>
                <w:iCs/>
                <w:szCs w:val="18"/>
              </w:rPr>
              <w:t>Yes</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csi-RS-IM-ReceptionForFeedback</w:t>
            </w:r>
          </w:p>
          <w:p w:rsidR="004502B8" w:rsidRPr="00C811E8" w:rsidRDefault="004502B8" w:rsidP="00CA6124">
            <w:pPr>
              <w:pStyle w:val="TAL"/>
              <w:rPr>
                <w:rFonts w:cs="Arial"/>
                <w:szCs w:val="18"/>
              </w:rPr>
            </w:pPr>
            <w:r w:rsidRPr="00C811E8">
              <w:rPr>
                <w:rFonts w:cs="Arial"/>
                <w:szCs w:val="18"/>
              </w:rPr>
              <w:t>Indicates support of CSI-RS and CSI-IM reception for CSI feedback. This capability signalling comprises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maxConfigNumberNZP-CSI-RS-PerCC</w:t>
            </w:r>
            <w:r w:rsidRPr="00C811E8">
              <w:rPr>
                <w:rFonts w:ascii="Arial" w:hAnsi="Arial" w:cs="Arial"/>
                <w:sz w:val="18"/>
                <w:szCs w:val="18"/>
              </w:rPr>
              <w:t xml:space="preserve"> indicates the maximum number of configured NZP-CSI-RS resources per CC;</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maxConfigNumberPortsAcrossNZP-CSI-RS-PerCC</w:t>
            </w:r>
            <w:r w:rsidRPr="00C811E8">
              <w:rPr>
                <w:rFonts w:ascii="Arial" w:hAnsi="Arial" w:cs="Arial"/>
                <w:sz w:val="18"/>
                <w:szCs w:val="18"/>
              </w:rPr>
              <w:t xml:space="preserve"> indicates the maximum number of ports across all configured NZP-CSI-RS resources per CC;</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maxConfigNumberCSI-IM-PerCC</w:t>
            </w:r>
            <w:r w:rsidRPr="00C811E8">
              <w:rPr>
                <w:rFonts w:ascii="Arial" w:hAnsi="Arial" w:cs="Arial"/>
                <w:sz w:val="18"/>
                <w:szCs w:val="18"/>
              </w:rPr>
              <w:t xml:space="preserve"> indicates the maximum number of configured CSI-IM resources per CC;</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maxNumberSimultaneousNZP-CSI-RS-PerCC</w:t>
            </w:r>
            <w:r w:rsidRPr="00C811E8">
              <w:rPr>
                <w:rFonts w:ascii="Arial" w:hAnsi="Arial" w:cs="Arial"/>
                <w:sz w:val="18"/>
                <w:szCs w:val="18"/>
              </w:rPr>
              <w:t xml:space="preserve"> indicates the maximum number of simultaneous CSI-RS-resources per CC;</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totalNumberPortsSimultaneousNZP-CSI-RS-PerCC</w:t>
            </w:r>
            <w:r w:rsidRPr="00C811E8">
              <w:rPr>
                <w:rFonts w:ascii="Arial" w:hAnsi="Arial" w:cs="Arial"/>
                <w:sz w:val="18"/>
                <w:szCs w:val="18"/>
              </w:rPr>
              <w:t xml:space="preserve"> indicates the total number of CSI-RS ports in simultaneous CSI-RS resources per CC.</w:t>
            </w:r>
          </w:p>
          <w:p w:rsidR="004502B8" w:rsidRPr="00C811E8" w:rsidRDefault="004502B8" w:rsidP="00CA6124">
            <w:pPr>
              <w:pStyle w:val="TAL"/>
            </w:pPr>
            <w:r w:rsidRPr="00C811E8">
              <w:t>The UE is mandated to report csi-RS-IM-ReceptionForFeedback.</w:t>
            </w:r>
          </w:p>
          <w:p w:rsidR="004502B8" w:rsidRPr="00C811E8" w:rsidRDefault="004502B8" w:rsidP="00CA6124">
            <w:pPr>
              <w:pStyle w:val="TAL"/>
            </w:pP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Del="00C7429B" w:rsidRDefault="004502B8" w:rsidP="00CA6124">
            <w:pPr>
              <w:pStyle w:val="TAL"/>
              <w:jc w:val="center"/>
              <w:rPr>
                <w:rFonts w:cs="Arial"/>
                <w:szCs w:val="18"/>
              </w:rPr>
            </w:pPr>
            <w:r w:rsidRPr="00C811E8">
              <w:rPr>
                <w:rFonts w:cs="Arial"/>
                <w:szCs w:val="18"/>
              </w:rPr>
              <w:t>Yes</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rFonts w:cs="Arial"/>
                <w:b/>
                <w:i/>
                <w:szCs w:val="18"/>
              </w:rPr>
            </w:pPr>
            <w:r w:rsidRPr="00C811E8">
              <w:rPr>
                <w:rFonts w:cs="Arial"/>
                <w:b/>
                <w:i/>
                <w:szCs w:val="18"/>
              </w:rPr>
              <w:t>csi-RS-ProcFrameworkForSRS</w:t>
            </w:r>
          </w:p>
          <w:p w:rsidR="004502B8" w:rsidRPr="00C811E8" w:rsidRDefault="004502B8" w:rsidP="00CA6124">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maxNumberPeriodicSRS-AssocCSI-RS-PerBWP</w:t>
            </w:r>
            <w:r w:rsidRPr="00C811E8">
              <w:rPr>
                <w:rFonts w:ascii="Arial" w:hAnsi="Arial" w:cs="Arial"/>
                <w:sz w:val="18"/>
                <w:szCs w:val="18"/>
              </w:rPr>
              <w:t xml:space="preserve"> indicates the maximum number of periodic SRS resources associated with CSI-RS per BWP;</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maxNumberAperiodicSRS-AssocCSI-RS-PerBWP</w:t>
            </w:r>
            <w:r w:rsidRPr="00C811E8">
              <w:rPr>
                <w:rFonts w:ascii="Arial" w:hAnsi="Arial" w:cs="Arial"/>
                <w:sz w:val="18"/>
                <w:szCs w:val="18"/>
              </w:rPr>
              <w:t xml:space="preserve"> indicates the maximum number of aperiodic SRS resources associated with CSI-RS per BWP;</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maxNumberSP-SRS-AssocCSI-RS-PerBWP</w:t>
            </w:r>
            <w:r w:rsidRPr="00C811E8">
              <w:rPr>
                <w:rFonts w:ascii="Arial" w:hAnsi="Arial" w:cs="Arial"/>
                <w:sz w:val="18"/>
                <w:szCs w:val="18"/>
              </w:rPr>
              <w:t xml:space="preserve"> indicates the maximum number of semi-persistent SRS resources associated with CSI-RS per BWP;</w:t>
            </w:r>
          </w:p>
          <w:p w:rsidR="004502B8" w:rsidRPr="00C811E8" w:rsidRDefault="004502B8" w:rsidP="00CA6124">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simultaneousSRS-AssocCSI-RS-PerCC</w:t>
            </w:r>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RDefault="004502B8" w:rsidP="00CA6124">
            <w:pPr>
              <w:pStyle w:val="TAL"/>
              <w:jc w:val="center"/>
              <w:rPr>
                <w:rFonts w:cs="Arial"/>
                <w:szCs w:val="18"/>
              </w:rPr>
            </w:pPr>
            <w:r w:rsidRPr="00C811E8">
              <w:rPr>
                <w:rFonts w:cs="Arial"/>
                <w:szCs w:val="18"/>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rPr>
                <w:rFonts w:cs="Arial"/>
                <w:szCs w:val="18"/>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defaultQCL-PerCORESETPoolIndex-r16</w:t>
            </w:r>
          </w:p>
          <w:p w:rsidR="004502B8" w:rsidRPr="00C811E8" w:rsidRDefault="004502B8" w:rsidP="00CA6124">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lastRenderedPageBreak/>
              <w:t>defaultQCL-TwoTCI-r16</w:t>
            </w:r>
          </w:p>
          <w:p w:rsidR="004502B8" w:rsidRPr="00C811E8" w:rsidRDefault="004502B8" w:rsidP="00CA6124">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rsidR="004502B8" w:rsidRPr="00C811E8" w:rsidRDefault="004502B8" w:rsidP="00CA6124">
            <w:pPr>
              <w:pStyle w:val="TAL"/>
              <w:jc w:val="center"/>
              <w:rPr>
                <w:rFonts w:cs="Arial"/>
                <w:szCs w:val="18"/>
              </w:rPr>
            </w:pPr>
            <w:r w:rsidRPr="00C811E8">
              <w:rPr>
                <w:bCs/>
                <w:iCs/>
              </w:rPr>
              <w:t>Band</w:t>
            </w:r>
          </w:p>
        </w:tc>
        <w:tc>
          <w:tcPr>
            <w:tcW w:w="567" w:type="dxa"/>
          </w:tcPr>
          <w:p w:rsidR="004502B8" w:rsidRPr="00C811E8" w:rsidRDefault="004502B8" w:rsidP="00CA6124">
            <w:pPr>
              <w:pStyle w:val="TAL"/>
              <w:jc w:val="center"/>
              <w:rPr>
                <w:rFonts w:cs="Arial"/>
                <w:szCs w:val="18"/>
              </w:rPr>
            </w:pPr>
            <w:r w:rsidRPr="00C811E8">
              <w:rPr>
                <w:bCs/>
                <w:iCs/>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rPr>
                <w:rFonts w:cs="Arial"/>
                <w:szCs w:val="18"/>
              </w:rPr>
            </w:pPr>
            <w:r w:rsidRPr="00C811E8">
              <w:t>FR2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enhancedUL-TransientPeriod-r16</w:t>
            </w:r>
          </w:p>
          <w:p w:rsidR="004502B8" w:rsidRPr="00C811E8" w:rsidRDefault="004502B8" w:rsidP="00CA6124">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FR1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extendedCP</w:t>
            </w:r>
          </w:p>
          <w:p w:rsidR="004502B8" w:rsidRPr="00C811E8" w:rsidRDefault="004502B8" w:rsidP="00CA6124">
            <w:pPr>
              <w:pStyle w:val="TAL"/>
            </w:pPr>
            <w:r w:rsidRPr="00C811E8">
              <w:rPr>
                <w:bCs/>
                <w:iCs/>
              </w:rPr>
              <w:t>Indicates whether the UE supports 60 kHz subcarrier spacing with extended CP length for reception of PDCCH, and PDSCH, and transmission of PUCCH, PUSCH, and SRS.</w:t>
            </w:r>
          </w:p>
        </w:tc>
        <w:tc>
          <w:tcPr>
            <w:tcW w:w="709" w:type="dxa"/>
          </w:tcPr>
          <w:p w:rsidR="004502B8" w:rsidRPr="00C811E8" w:rsidRDefault="004502B8" w:rsidP="00CA6124">
            <w:pPr>
              <w:pStyle w:val="TAL"/>
              <w:jc w:val="center"/>
              <w:rPr>
                <w:rFonts w:cs="Arial"/>
                <w:szCs w:val="18"/>
              </w:rPr>
            </w:pPr>
            <w:r w:rsidRPr="00C811E8">
              <w:rPr>
                <w:bCs/>
                <w:iCs/>
              </w:rPr>
              <w:t>Band</w:t>
            </w:r>
          </w:p>
        </w:tc>
        <w:tc>
          <w:tcPr>
            <w:tcW w:w="567" w:type="dxa"/>
          </w:tcPr>
          <w:p w:rsidR="004502B8" w:rsidRPr="00C811E8" w:rsidRDefault="004502B8" w:rsidP="00CA6124">
            <w:pPr>
              <w:pStyle w:val="TAL"/>
              <w:jc w:val="center"/>
              <w:rPr>
                <w:rFonts w:cs="Arial"/>
                <w:szCs w:val="18"/>
              </w:rPr>
            </w:pPr>
            <w:r w:rsidRPr="00C811E8">
              <w:rPr>
                <w:bCs/>
                <w:iCs/>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groupBeamReporting</w:t>
            </w:r>
          </w:p>
          <w:p w:rsidR="004502B8" w:rsidRPr="00C811E8" w:rsidRDefault="004502B8" w:rsidP="00CA6124">
            <w:pPr>
              <w:pStyle w:val="TAL"/>
              <w:rPr>
                <w:bCs/>
                <w:iCs/>
              </w:rPr>
            </w:pPr>
            <w:r w:rsidRPr="00C811E8">
              <w:rPr>
                <w:rFonts w:eastAsia="MS PGothic"/>
              </w:rPr>
              <w:t>Indicates whether UE supports RSRP reporting for the group of two reference signals.</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groupSINR-reporting-r16</w:t>
            </w:r>
          </w:p>
          <w:p w:rsidR="004502B8" w:rsidRPr="00C811E8" w:rsidRDefault="004502B8" w:rsidP="00CA6124">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rsidR="004502B8" w:rsidRPr="00C811E8" w:rsidRDefault="004502B8" w:rsidP="00CA6124">
            <w:pPr>
              <w:pStyle w:val="TAL"/>
              <w:jc w:val="center"/>
              <w:rPr>
                <w:bCs/>
                <w:iCs/>
              </w:rPr>
            </w:pPr>
            <w:r w:rsidRPr="00C811E8">
              <w:t>Band</w:t>
            </w:r>
          </w:p>
        </w:tc>
        <w:tc>
          <w:tcPr>
            <w:tcW w:w="567" w:type="dxa"/>
          </w:tcPr>
          <w:p w:rsidR="004502B8" w:rsidRPr="00C811E8" w:rsidRDefault="004502B8" w:rsidP="00CA6124">
            <w:pPr>
              <w:pStyle w:val="TAL"/>
              <w:jc w:val="center"/>
              <w:rPr>
                <w:bCs/>
                <w:iCs/>
              </w:rP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keepNext/>
              <w:keepLines/>
              <w:spacing w:after="0"/>
              <w:rPr>
                <w:rFonts w:ascii="Arial" w:hAnsi="Arial"/>
                <w:b/>
                <w:i/>
                <w:sz w:val="18"/>
              </w:rPr>
            </w:pPr>
            <w:r w:rsidRPr="00C811E8">
              <w:rPr>
                <w:rFonts w:ascii="Arial" w:hAnsi="Arial"/>
                <w:b/>
                <w:i/>
                <w:sz w:val="18"/>
              </w:rPr>
              <w:t>handoverUTRA-FDD-r16</w:t>
            </w:r>
          </w:p>
          <w:p w:rsidR="004502B8" w:rsidRPr="00C811E8" w:rsidRDefault="004502B8" w:rsidP="00CA6124">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Del="00172633" w:rsidTr="00CA6124">
        <w:trPr>
          <w:cantSplit/>
          <w:tblHeader/>
        </w:trPr>
        <w:tc>
          <w:tcPr>
            <w:tcW w:w="6917" w:type="dxa"/>
          </w:tcPr>
          <w:p w:rsidR="004502B8" w:rsidRPr="00C811E8" w:rsidRDefault="004502B8" w:rsidP="00CA6124">
            <w:pPr>
              <w:pStyle w:val="TAL"/>
              <w:rPr>
                <w:b/>
                <w:i/>
              </w:rPr>
            </w:pPr>
            <w:r w:rsidRPr="00C811E8">
              <w:rPr>
                <w:b/>
                <w:i/>
              </w:rPr>
              <w:t>jointReleaseConfiguredGrantType2-r16</w:t>
            </w:r>
          </w:p>
          <w:p w:rsidR="004502B8" w:rsidRPr="00C811E8" w:rsidDel="00172633" w:rsidRDefault="004502B8" w:rsidP="00CA6124">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rsidR="004502B8" w:rsidRPr="00C811E8" w:rsidDel="00172633" w:rsidRDefault="004502B8" w:rsidP="00CA6124">
            <w:pPr>
              <w:pStyle w:val="TAL"/>
              <w:jc w:val="center"/>
              <w:rPr>
                <w:bCs/>
                <w:iCs/>
              </w:rPr>
            </w:pPr>
            <w:r w:rsidRPr="00C811E8">
              <w:rPr>
                <w:bCs/>
                <w:iCs/>
              </w:rPr>
              <w:t>Band</w:t>
            </w:r>
          </w:p>
        </w:tc>
        <w:tc>
          <w:tcPr>
            <w:tcW w:w="567" w:type="dxa"/>
          </w:tcPr>
          <w:p w:rsidR="004502B8" w:rsidRPr="00C811E8" w:rsidDel="00172633" w:rsidRDefault="004502B8" w:rsidP="00CA6124">
            <w:pPr>
              <w:pStyle w:val="TAL"/>
              <w:jc w:val="center"/>
            </w:pPr>
            <w:r w:rsidRPr="00C811E8">
              <w:t>No</w:t>
            </w:r>
          </w:p>
        </w:tc>
        <w:tc>
          <w:tcPr>
            <w:tcW w:w="709" w:type="dxa"/>
          </w:tcPr>
          <w:p w:rsidR="004502B8" w:rsidRPr="00C811E8" w:rsidDel="00172633" w:rsidRDefault="004502B8" w:rsidP="00CA6124">
            <w:pPr>
              <w:pStyle w:val="TAL"/>
              <w:jc w:val="center"/>
              <w:rPr>
                <w:bCs/>
                <w:iCs/>
              </w:rPr>
            </w:pPr>
            <w:r w:rsidRPr="00C811E8">
              <w:rPr>
                <w:bCs/>
                <w:iCs/>
              </w:rPr>
              <w:t>N/A</w:t>
            </w:r>
          </w:p>
        </w:tc>
        <w:tc>
          <w:tcPr>
            <w:tcW w:w="728" w:type="dxa"/>
          </w:tcPr>
          <w:p w:rsidR="004502B8" w:rsidRPr="00C811E8" w:rsidDel="00172633" w:rsidRDefault="004502B8" w:rsidP="00CA6124">
            <w:pPr>
              <w:pStyle w:val="TAL"/>
              <w:jc w:val="center"/>
              <w:rPr>
                <w:bCs/>
                <w:iCs/>
              </w:rPr>
            </w:pPr>
            <w:r w:rsidRPr="00C811E8">
              <w:rPr>
                <w:bCs/>
                <w:iCs/>
              </w:rPr>
              <w:t>N/A</w:t>
            </w:r>
          </w:p>
        </w:tc>
      </w:tr>
      <w:tr w:rsidR="004502B8" w:rsidRPr="00C811E8" w:rsidDel="00172633" w:rsidTr="00CA6124">
        <w:trPr>
          <w:cantSplit/>
          <w:tblHeader/>
        </w:trPr>
        <w:tc>
          <w:tcPr>
            <w:tcW w:w="6917" w:type="dxa"/>
          </w:tcPr>
          <w:p w:rsidR="004502B8" w:rsidRPr="00C811E8" w:rsidRDefault="004502B8" w:rsidP="00CA6124">
            <w:pPr>
              <w:pStyle w:val="TAL"/>
              <w:rPr>
                <w:b/>
                <w:i/>
              </w:rPr>
            </w:pPr>
            <w:r w:rsidRPr="00C811E8">
              <w:rPr>
                <w:b/>
                <w:i/>
              </w:rPr>
              <w:t>jointReleaseSPS-r16</w:t>
            </w:r>
          </w:p>
          <w:p w:rsidR="004502B8" w:rsidRPr="00C811E8" w:rsidDel="00172633" w:rsidRDefault="004502B8" w:rsidP="00CA6124">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rsidR="004502B8" w:rsidRPr="00C811E8" w:rsidDel="00172633" w:rsidRDefault="004502B8" w:rsidP="00CA6124">
            <w:pPr>
              <w:pStyle w:val="TAL"/>
              <w:jc w:val="center"/>
              <w:rPr>
                <w:bCs/>
                <w:iCs/>
              </w:rPr>
            </w:pPr>
            <w:r w:rsidRPr="00C811E8">
              <w:rPr>
                <w:bCs/>
                <w:iCs/>
              </w:rPr>
              <w:t>Band</w:t>
            </w:r>
          </w:p>
        </w:tc>
        <w:tc>
          <w:tcPr>
            <w:tcW w:w="567" w:type="dxa"/>
          </w:tcPr>
          <w:p w:rsidR="004502B8" w:rsidRPr="00C811E8" w:rsidDel="00172633" w:rsidRDefault="004502B8" w:rsidP="00CA6124">
            <w:pPr>
              <w:pStyle w:val="TAL"/>
              <w:jc w:val="center"/>
            </w:pPr>
            <w:r w:rsidRPr="00C811E8">
              <w:t>No</w:t>
            </w:r>
          </w:p>
        </w:tc>
        <w:tc>
          <w:tcPr>
            <w:tcW w:w="709" w:type="dxa"/>
          </w:tcPr>
          <w:p w:rsidR="004502B8" w:rsidRPr="00C811E8" w:rsidDel="00172633" w:rsidRDefault="004502B8" w:rsidP="00CA6124">
            <w:pPr>
              <w:pStyle w:val="TAL"/>
              <w:jc w:val="center"/>
              <w:rPr>
                <w:bCs/>
                <w:iCs/>
              </w:rPr>
            </w:pPr>
            <w:r w:rsidRPr="00C811E8">
              <w:rPr>
                <w:bCs/>
                <w:iCs/>
              </w:rPr>
              <w:t>N/A</w:t>
            </w:r>
          </w:p>
        </w:tc>
        <w:tc>
          <w:tcPr>
            <w:tcW w:w="728" w:type="dxa"/>
          </w:tcPr>
          <w:p w:rsidR="004502B8" w:rsidRPr="00C811E8" w:rsidDel="00172633" w:rsidRDefault="004502B8" w:rsidP="00CA6124">
            <w:pPr>
              <w:pStyle w:val="TAL"/>
              <w:jc w:val="center"/>
              <w:rPr>
                <w:bCs/>
                <w:iCs/>
              </w:rPr>
            </w:pPr>
            <w:r w:rsidRPr="00C811E8">
              <w:rPr>
                <w:bCs/>
                <w:iCs/>
              </w:rPr>
              <w:t>N/A</w:t>
            </w:r>
          </w:p>
        </w:tc>
      </w:tr>
      <w:tr w:rsidR="004502B8" w:rsidRPr="00C811E8" w:rsidDel="00172633" w:rsidTr="00CA6124">
        <w:trPr>
          <w:cantSplit/>
          <w:tblHeader/>
        </w:trPr>
        <w:tc>
          <w:tcPr>
            <w:tcW w:w="6917" w:type="dxa"/>
          </w:tcPr>
          <w:p w:rsidR="004502B8" w:rsidRPr="00C811E8" w:rsidRDefault="004502B8" w:rsidP="00CA6124">
            <w:pPr>
              <w:pStyle w:val="TAL"/>
              <w:rPr>
                <w:bCs/>
                <w:iCs/>
              </w:rPr>
            </w:pPr>
            <w:r w:rsidRPr="00C811E8">
              <w:rPr>
                <w:b/>
                <w:i/>
              </w:rPr>
              <w:t>lowPAPR-DMRS-PDSCH-r16</w:t>
            </w:r>
          </w:p>
          <w:p w:rsidR="004502B8" w:rsidRPr="00C811E8" w:rsidDel="00172633" w:rsidRDefault="004502B8" w:rsidP="00CA6124">
            <w:pPr>
              <w:pStyle w:val="TAL"/>
              <w:rPr>
                <w:b/>
                <w:i/>
              </w:rPr>
            </w:pPr>
            <w:r w:rsidRPr="00C811E8">
              <w:rPr>
                <w:bCs/>
                <w:iCs/>
              </w:rPr>
              <w:t>Indicates whether the UE supports low PAPR DMRS for PDSCH.</w:t>
            </w:r>
          </w:p>
        </w:tc>
        <w:tc>
          <w:tcPr>
            <w:tcW w:w="709" w:type="dxa"/>
          </w:tcPr>
          <w:p w:rsidR="004502B8" w:rsidRPr="00C811E8" w:rsidDel="00172633" w:rsidRDefault="004502B8" w:rsidP="00CA6124">
            <w:pPr>
              <w:pStyle w:val="TAL"/>
              <w:jc w:val="center"/>
              <w:rPr>
                <w:bCs/>
                <w:iCs/>
              </w:rPr>
            </w:pPr>
            <w:r w:rsidRPr="00C811E8">
              <w:rPr>
                <w:bCs/>
                <w:iCs/>
              </w:rPr>
              <w:t>Band</w:t>
            </w:r>
          </w:p>
        </w:tc>
        <w:tc>
          <w:tcPr>
            <w:tcW w:w="567" w:type="dxa"/>
          </w:tcPr>
          <w:p w:rsidR="004502B8" w:rsidRPr="00C811E8" w:rsidDel="00172633" w:rsidRDefault="004502B8" w:rsidP="00CA6124">
            <w:pPr>
              <w:pStyle w:val="TAL"/>
              <w:jc w:val="center"/>
            </w:pPr>
            <w:r w:rsidRPr="00C811E8">
              <w:t>No</w:t>
            </w:r>
          </w:p>
        </w:tc>
        <w:tc>
          <w:tcPr>
            <w:tcW w:w="709" w:type="dxa"/>
          </w:tcPr>
          <w:p w:rsidR="004502B8" w:rsidRPr="00C811E8" w:rsidDel="00172633" w:rsidRDefault="004502B8" w:rsidP="00CA6124">
            <w:pPr>
              <w:pStyle w:val="TAL"/>
              <w:jc w:val="center"/>
              <w:rPr>
                <w:bCs/>
                <w:iCs/>
              </w:rPr>
            </w:pPr>
            <w:r w:rsidRPr="00C811E8">
              <w:rPr>
                <w:bCs/>
                <w:iCs/>
              </w:rPr>
              <w:t>N/A</w:t>
            </w:r>
          </w:p>
        </w:tc>
        <w:tc>
          <w:tcPr>
            <w:tcW w:w="728" w:type="dxa"/>
          </w:tcPr>
          <w:p w:rsidR="004502B8" w:rsidRPr="00C811E8" w:rsidDel="00172633" w:rsidRDefault="004502B8" w:rsidP="00CA6124">
            <w:pPr>
              <w:pStyle w:val="TAL"/>
              <w:jc w:val="center"/>
              <w:rPr>
                <w:bCs/>
                <w:iCs/>
              </w:rPr>
            </w:pPr>
            <w:r w:rsidRPr="00C811E8">
              <w:rPr>
                <w:bCs/>
                <w:iCs/>
              </w:rPr>
              <w:t>N/A</w:t>
            </w:r>
          </w:p>
        </w:tc>
      </w:tr>
      <w:tr w:rsidR="004502B8" w:rsidRPr="00C811E8" w:rsidDel="00172633" w:rsidTr="00CA6124">
        <w:trPr>
          <w:cantSplit/>
          <w:tblHeader/>
        </w:trPr>
        <w:tc>
          <w:tcPr>
            <w:tcW w:w="6917" w:type="dxa"/>
          </w:tcPr>
          <w:p w:rsidR="004502B8" w:rsidRPr="00C811E8" w:rsidRDefault="004502B8" w:rsidP="00CA6124">
            <w:pPr>
              <w:pStyle w:val="TAL"/>
              <w:rPr>
                <w:bCs/>
                <w:iCs/>
              </w:rPr>
            </w:pPr>
            <w:r w:rsidRPr="00C811E8">
              <w:rPr>
                <w:b/>
                <w:i/>
              </w:rPr>
              <w:t>lowPAPR-DMRS-PUCCH-r16</w:t>
            </w:r>
          </w:p>
          <w:p w:rsidR="004502B8" w:rsidRPr="00C811E8" w:rsidDel="00172633" w:rsidRDefault="004502B8" w:rsidP="00CA6124">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rsidR="004502B8" w:rsidRPr="00C811E8" w:rsidDel="00172633" w:rsidRDefault="004502B8" w:rsidP="00CA6124">
            <w:pPr>
              <w:pStyle w:val="TAL"/>
              <w:jc w:val="center"/>
              <w:rPr>
                <w:bCs/>
                <w:iCs/>
              </w:rPr>
            </w:pPr>
            <w:r w:rsidRPr="00C811E8">
              <w:rPr>
                <w:bCs/>
                <w:iCs/>
              </w:rPr>
              <w:t>Band</w:t>
            </w:r>
          </w:p>
        </w:tc>
        <w:tc>
          <w:tcPr>
            <w:tcW w:w="567" w:type="dxa"/>
          </w:tcPr>
          <w:p w:rsidR="004502B8" w:rsidRPr="00C811E8" w:rsidDel="00172633" w:rsidRDefault="004502B8" w:rsidP="00CA6124">
            <w:pPr>
              <w:pStyle w:val="TAL"/>
              <w:jc w:val="center"/>
            </w:pPr>
            <w:r w:rsidRPr="00C811E8">
              <w:t>No</w:t>
            </w:r>
          </w:p>
        </w:tc>
        <w:tc>
          <w:tcPr>
            <w:tcW w:w="709" w:type="dxa"/>
          </w:tcPr>
          <w:p w:rsidR="004502B8" w:rsidRPr="00C811E8" w:rsidDel="00172633" w:rsidRDefault="004502B8" w:rsidP="00CA6124">
            <w:pPr>
              <w:pStyle w:val="TAL"/>
              <w:jc w:val="center"/>
              <w:rPr>
                <w:bCs/>
                <w:iCs/>
              </w:rPr>
            </w:pPr>
            <w:r w:rsidRPr="00C811E8">
              <w:rPr>
                <w:bCs/>
                <w:iCs/>
              </w:rPr>
              <w:t>N/A</w:t>
            </w:r>
          </w:p>
        </w:tc>
        <w:tc>
          <w:tcPr>
            <w:tcW w:w="728" w:type="dxa"/>
          </w:tcPr>
          <w:p w:rsidR="004502B8" w:rsidRPr="00C811E8" w:rsidDel="00172633" w:rsidRDefault="004502B8" w:rsidP="00CA6124">
            <w:pPr>
              <w:pStyle w:val="TAL"/>
              <w:jc w:val="center"/>
              <w:rPr>
                <w:bCs/>
                <w:iCs/>
              </w:rPr>
            </w:pPr>
            <w:r w:rsidRPr="00C811E8">
              <w:rPr>
                <w:bCs/>
                <w:iCs/>
              </w:rPr>
              <w:t>N/A</w:t>
            </w:r>
          </w:p>
        </w:tc>
      </w:tr>
      <w:tr w:rsidR="004502B8" w:rsidRPr="00C811E8" w:rsidDel="00172633" w:rsidTr="00CA6124">
        <w:trPr>
          <w:cantSplit/>
          <w:tblHeader/>
        </w:trPr>
        <w:tc>
          <w:tcPr>
            <w:tcW w:w="6917" w:type="dxa"/>
          </w:tcPr>
          <w:p w:rsidR="004502B8" w:rsidRPr="00C811E8" w:rsidRDefault="004502B8" w:rsidP="00CA6124">
            <w:pPr>
              <w:pStyle w:val="TAL"/>
              <w:rPr>
                <w:bCs/>
                <w:iCs/>
              </w:rPr>
            </w:pPr>
            <w:r w:rsidRPr="00C811E8">
              <w:rPr>
                <w:b/>
                <w:i/>
              </w:rPr>
              <w:t>lowPAPR-DMRS-PUSCHwithoutPrecoding-r16</w:t>
            </w:r>
          </w:p>
          <w:p w:rsidR="004502B8" w:rsidRPr="00C811E8" w:rsidDel="00172633" w:rsidRDefault="004502B8" w:rsidP="00CA6124">
            <w:pPr>
              <w:pStyle w:val="TAL"/>
              <w:rPr>
                <w:b/>
                <w:i/>
              </w:rPr>
            </w:pPr>
            <w:r w:rsidRPr="00C811E8">
              <w:rPr>
                <w:bCs/>
                <w:iCs/>
              </w:rPr>
              <w:t>Indicates whether the UE supports low PAPR DMRS for PUSCH without transform precoding.</w:t>
            </w:r>
          </w:p>
        </w:tc>
        <w:tc>
          <w:tcPr>
            <w:tcW w:w="709" w:type="dxa"/>
          </w:tcPr>
          <w:p w:rsidR="004502B8" w:rsidRPr="00C811E8" w:rsidDel="00172633" w:rsidRDefault="004502B8" w:rsidP="00CA6124">
            <w:pPr>
              <w:pStyle w:val="TAL"/>
              <w:jc w:val="center"/>
              <w:rPr>
                <w:bCs/>
                <w:iCs/>
              </w:rPr>
            </w:pPr>
            <w:r w:rsidRPr="00C811E8">
              <w:rPr>
                <w:bCs/>
                <w:iCs/>
              </w:rPr>
              <w:t>Band</w:t>
            </w:r>
          </w:p>
        </w:tc>
        <w:tc>
          <w:tcPr>
            <w:tcW w:w="567" w:type="dxa"/>
          </w:tcPr>
          <w:p w:rsidR="004502B8" w:rsidRPr="00C811E8" w:rsidDel="00172633" w:rsidRDefault="004502B8" w:rsidP="00CA6124">
            <w:pPr>
              <w:pStyle w:val="TAL"/>
              <w:jc w:val="center"/>
            </w:pPr>
            <w:r w:rsidRPr="00C811E8">
              <w:t>No</w:t>
            </w:r>
          </w:p>
        </w:tc>
        <w:tc>
          <w:tcPr>
            <w:tcW w:w="709" w:type="dxa"/>
          </w:tcPr>
          <w:p w:rsidR="004502B8" w:rsidRPr="00C811E8" w:rsidDel="00172633" w:rsidRDefault="004502B8" w:rsidP="00CA6124">
            <w:pPr>
              <w:pStyle w:val="TAL"/>
              <w:jc w:val="center"/>
              <w:rPr>
                <w:bCs/>
                <w:iCs/>
              </w:rPr>
            </w:pPr>
            <w:r w:rsidRPr="00C811E8">
              <w:rPr>
                <w:bCs/>
                <w:iCs/>
              </w:rPr>
              <w:t>N/A</w:t>
            </w:r>
          </w:p>
        </w:tc>
        <w:tc>
          <w:tcPr>
            <w:tcW w:w="728" w:type="dxa"/>
          </w:tcPr>
          <w:p w:rsidR="004502B8" w:rsidRPr="00C811E8" w:rsidDel="00172633" w:rsidRDefault="004502B8" w:rsidP="00CA6124">
            <w:pPr>
              <w:pStyle w:val="TAL"/>
              <w:jc w:val="center"/>
              <w:rPr>
                <w:bCs/>
                <w:iCs/>
              </w:rPr>
            </w:pPr>
            <w:r w:rsidRPr="00C811E8">
              <w:rPr>
                <w:bCs/>
                <w:iCs/>
              </w:rPr>
              <w:t>N/A</w:t>
            </w:r>
          </w:p>
        </w:tc>
      </w:tr>
      <w:tr w:rsidR="004502B8" w:rsidRPr="00C811E8" w:rsidDel="00172633" w:rsidTr="00CA6124">
        <w:trPr>
          <w:cantSplit/>
          <w:tblHeader/>
        </w:trPr>
        <w:tc>
          <w:tcPr>
            <w:tcW w:w="6917" w:type="dxa"/>
          </w:tcPr>
          <w:p w:rsidR="004502B8" w:rsidRPr="00C811E8" w:rsidRDefault="004502B8" w:rsidP="00CA6124">
            <w:pPr>
              <w:pStyle w:val="TAL"/>
              <w:rPr>
                <w:bCs/>
                <w:iCs/>
              </w:rPr>
            </w:pPr>
            <w:r w:rsidRPr="00C811E8">
              <w:rPr>
                <w:b/>
                <w:i/>
              </w:rPr>
              <w:t>lowPAPR-DMRS-PUSCHwithPrecoding-r16</w:t>
            </w:r>
          </w:p>
          <w:p w:rsidR="004502B8" w:rsidRPr="00C811E8" w:rsidDel="00172633" w:rsidRDefault="004502B8" w:rsidP="00CA6124">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r w:rsidRPr="00C811E8">
              <w:rPr>
                <w:i/>
              </w:rPr>
              <w:t>pusch-HalfPi-BPSK</w:t>
            </w:r>
            <w:r w:rsidRPr="00C811E8">
              <w:rPr>
                <w:bCs/>
                <w:iCs/>
              </w:rPr>
              <w:t>.</w:t>
            </w:r>
          </w:p>
        </w:tc>
        <w:tc>
          <w:tcPr>
            <w:tcW w:w="709" w:type="dxa"/>
          </w:tcPr>
          <w:p w:rsidR="004502B8" w:rsidRPr="00C811E8" w:rsidDel="00172633" w:rsidRDefault="004502B8" w:rsidP="00CA6124">
            <w:pPr>
              <w:pStyle w:val="TAL"/>
              <w:jc w:val="center"/>
              <w:rPr>
                <w:bCs/>
                <w:iCs/>
              </w:rPr>
            </w:pPr>
            <w:r w:rsidRPr="00C811E8">
              <w:rPr>
                <w:bCs/>
                <w:iCs/>
              </w:rPr>
              <w:t>Band</w:t>
            </w:r>
          </w:p>
        </w:tc>
        <w:tc>
          <w:tcPr>
            <w:tcW w:w="567" w:type="dxa"/>
          </w:tcPr>
          <w:p w:rsidR="004502B8" w:rsidRPr="00C811E8" w:rsidDel="00172633" w:rsidRDefault="004502B8" w:rsidP="00CA6124">
            <w:pPr>
              <w:pStyle w:val="TAL"/>
              <w:jc w:val="center"/>
            </w:pPr>
            <w:r w:rsidRPr="00C811E8">
              <w:t>No</w:t>
            </w:r>
          </w:p>
        </w:tc>
        <w:tc>
          <w:tcPr>
            <w:tcW w:w="709" w:type="dxa"/>
          </w:tcPr>
          <w:p w:rsidR="004502B8" w:rsidRPr="00C811E8" w:rsidDel="00172633" w:rsidRDefault="004502B8" w:rsidP="00CA6124">
            <w:pPr>
              <w:pStyle w:val="TAL"/>
              <w:jc w:val="center"/>
              <w:rPr>
                <w:bCs/>
                <w:iCs/>
              </w:rPr>
            </w:pPr>
            <w:r w:rsidRPr="00C811E8">
              <w:rPr>
                <w:bCs/>
                <w:iCs/>
              </w:rPr>
              <w:t>N/A</w:t>
            </w:r>
          </w:p>
        </w:tc>
        <w:tc>
          <w:tcPr>
            <w:tcW w:w="728" w:type="dxa"/>
          </w:tcPr>
          <w:p w:rsidR="004502B8" w:rsidRPr="00C811E8" w:rsidDel="00172633" w:rsidRDefault="004502B8" w:rsidP="00CA6124">
            <w:pPr>
              <w:pStyle w:val="TAL"/>
              <w:jc w:val="center"/>
              <w:rPr>
                <w:bCs/>
                <w:iCs/>
              </w:rPr>
            </w:pPr>
            <w:r w:rsidRPr="00C811E8">
              <w:rPr>
                <w:bCs/>
                <w:iCs/>
              </w:rPr>
              <w:t>N/A</w:t>
            </w:r>
          </w:p>
        </w:tc>
      </w:tr>
      <w:tr w:rsidR="004502B8" w:rsidRPr="00C811E8" w:rsidDel="00172633" w:rsidTr="00CA6124">
        <w:trPr>
          <w:cantSplit/>
          <w:tblHeader/>
        </w:trPr>
        <w:tc>
          <w:tcPr>
            <w:tcW w:w="6917" w:type="dxa"/>
          </w:tcPr>
          <w:p w:rsidR="004502B8" w:rsidRPr="00C811E8" w:rsidRDefault="004502B8" w:rsidP="00CA6124">
            <w:pPr>
              <w:pStyle w:val="TAL"/>
              <w:rPr>
                <w:b/>
                <w:i/>
              </w:rPr>
            </w:pPr>
            <w:r w:rsidRPr="00C811E8">
              <w:rPr>
                <w:b/>
                <w:i/>
              </w:rPr>
              <w:t>maxNumberActivatedTCI-States-r16</w:t>
            </w:r>
          </w:p>
          <w:p w:rsidR="004502B8" w:rsidRPr="00C811E8" w:rsidRDefault="004502B8" w:rsidP="00CA6124">
            <w:pPr>
              <w:pStyle w:val="TAL"/>
              <w:rPr>
                <w:bCs/>
                <w:iCs/>
              </w:rPr>
            </w:pPr>
            <w:r w:rsidRPr="00C811E8">
              <w:rPr>
                <w:bCs/>
                <w:iCs/>
              </w:rPr>
              <w:t>Indicates maximum number of activated TCI states. This capability signalling includes the following:</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rsidR="004502B8" w:rsidRPr="00C811E8" w:rsidRDefault="004502B8" w:rsidP="00CA6124">
            <w:pPr>
              <w:pStyle w:val="TAL"/>
              <w:rPr>
                <w:bCs/>
                <w:iCs/>
              </w:rPr>
            </w:pPr>
          </w:p>
          <w:p w:rsidR="004502B8" w:rsidRPr="00C811E8" w:rsidDel="00172633" w:rsidRDefault="004502B8" w:rsidP="00CA6124">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rsidR="004502B8" w:rsidRPr="00C811E8" w:rsidDel="00172633" w:rsidRDefault="004502B8" w:rsidP="00CA6124">
            <w:pPr>
              <w:pStyle w:val="TAL"/>
              <w:jc w:val="center"/>
              <w:rPr>
                <w:bCs/>
                <w:iCs/>
              </w:rPr>
            </w:pPr>
            <w:r w:rsidRPr="00C811E8">
              <w:rPr>
                <w:bCs/>
                <w:iCs/>
              </w:rPr>
              <w:t>Band</w:t>
            </w:r>
          </w:p>
        </w:tc>
        <w:tc>
          <w:tcPr>
            <w:tcW w:w="567" w:type="dxa"/>
          </w:tcPr>
          <w:p w:rsidR="004502B8" w:rsidRPr="00C811E8" w:rsidDel="00172633" w:rsidRDefault="004502B8" w:rsidP="00CA6124">
            <w:pPr>
              <w:pStyle w:val="TAL"/>
              <w:jc w:val="center"/>
            </w:pPr>
            <w:r w:rsidRPr="00C811E8">
              <w:t>No</w:t>
            </w:r>
          </w:p>
        </w:tc>
        <w:tc>
          <w:tcPr>
            <w:tcW w:w="709" w:type="dxa"/>
          </w:tcPr>
          <w:p w:rsidR="004502B8" w:rsidRPr="00C811E8" w:rsidDel="00172633" w:rsidRDefault="004502B8" w:rsidP="00CA6124">
            <w:pPr>
              <w:pStyle w:val="TAL"/>
              <w:jc w:val="center"/>
              <w:rPr>
                <w:bCs/>
                <w:iCs/>
              </w:rPr>
            </w:pPr>
            <w:r w:rsidRPr="00C811E8">
              <w:rPr>
                <w:bCs/>
                <w:iCs/>
              </w:rPr>
              <w:t>N/A</w:t>
            </w:r>
          </w:p>
        </w:tc>
        <w:tc>
          <w:tcPr>
            <w:tcW w:w="728" w:type="dxa"/>
          </w:tcPr>
          <w:p w:rsidR="004502B8" w:rsidRPr="00C811E8" w:rsidDel="00172633"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lastRenderedPageBreak/>
              <w:t>maxNumberCSI-RS-BFD</w:t>
            </w:r>
          </w:p>
          <w:p w:rsidR="004502B8" w:rsidRPr="00C811E8" w:rsidRDefault="004502B8" w:rsidP="00CA6124">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CY</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maxNumberCSI-RS-SSB-CBD</w:t>
            </w:r>
          </w:p>
          <w:p w:rsidR="004502B8" w:rsidRPr="00C811E8" w:rsidRDefault="004502B8" w:rsidP="00CA6124">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CY</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maxNumberNonGroupBeamReporting</w:t>
            </w:r>
          </w:p>
          <w:p w:rsidR="004502B8" w:rsidRPr="00C811E8" w:rsidRDefault="004502B8" w:rsidP="00CA6124">
            <w:pPr>
              <w:pStyle w:val="TAL"/>
              <w:rPr>
                <w:bCs/>
                <w:iCs/>
              </w:rPr>
            </w:pPr>
            <w:r w:rsidRPr="00C811E8">
              <w:rPr>
                <w:rFonts w:eastAsia="MS PGothic"/>
              </w:rPr>
              <w:t>Defines support of non-group based RSRP reporting using N_max RSRP values reported.</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Yes</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maxNumberRxBeam</w:t>
            </w:r>
          </w:p>
          <w:p w:rsidR="004502B8" w:rsidRPr="00C811E8" w:rsidRDefault="004502B8" w:rsidP="00CA6124">
            <w:pPr>
              <w:pStyle w:val="TAL"/>
              <w:rPr>
                <w:bCs/>
                <w:iCs/>
              </w:rPr>
            </w:pPr>
            <w:r w:rsidRPr="00C811E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CY</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maxNumberRxTxBeamSwitchDL</w:t>
            </w:r>
          </w:p>
          <w:p w:rsidR="004502B8" w:rsidRPr="00C811E8" w:rsidRDefault="004502B8" w:rsidP="00CA6124">
            <w:pPr>
              <w:pStyle w:val="TAL"/>
            </w:pPr>
            <w:r w:rsidRPr="00C811E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4502B8" w:rsidRPr="00C811E8" w:rsidRDefault="004502B8" w:rsidP="00CA6124">
            <w:pPr>
              <w:pStyle w:val="TAL"/>
              <w:jc w:val="center"/>
              <w:rPr>
                <w:rFonts w:cs="Arial"/>
                <w:szCs w:val="18"/>
              </w:rPr>
            </w:pPr>
            <w:r w:rsidRPr="00C811E8">
              <w:rPr>
                <w:bCs/>
                <w:iCs/>
              </w:rPr>
              <w:t>Band</w:t>
            </w:r>
          </w:p>
        </w:tc>
        <w:tc>
          <w:tcPr>
            <w:tcW w:w="567" w:type="dxa"/>
          </w:tcPr>
          <w:p w:rsidR="004502B8" w:rsidRPr="00C811E8" w:rsidRDefault="004502B8" w:rsidP="00CA6124">
            <w:pPr>
              <w:pStyle w:val="TAL"/>
              <w:jc w:val="center"/>
              <w:rPr>
                <w:rFonts w:cs="Arial"/>
                <w:szCs w:val="18"/>
              </w:rPr>
            </w:pPr>
            <w:r w:rsidRPr="00C811E8">
              <w:rPr>
                <w:bCs/>
                <w:iCs/>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maxNumberSCellBFR-r16</w:t>
            </w:r>
          </w:p>
          <w:p w:rsidR="004502B8" w:rsidRPr="00C811E8" w:rsidRDefault="004502B8" w:rsidP="00CA6124">
            <w:pPr>
              <w:pStyle w:val="TAL"/>
              <w:rPr>
                <w:b/>
                <w:bCs/>
                <w:i/>
                <w:iCs/>
              </w:rPr>
            </w:pPr>
            <w:r w:rsidRPr="00C811E8">
              <w:t xml:space="preserve">Defines the </w:t>
            </w:r>
            <w:r w:rsidRPr="00C811E8">
              <w:rPr>
                <w:rFonts w:cs="Arial"/>
                <w:szCs w:val="18"/>
              </w:rPr>
              <w:t xml:space="preserve">maximum number of SCells configured for SCell beam failure recovery simultaneously. The UE indicating support of this also indicates the capabilities of </w:t>
            </w:r>
            <w:r w:rsidRPr="00C811E8">
              <w:rPr>
                <w:i/>
              </w:rPr>
              <w:t xml:space="preserve">maxNumberCSI-RS-BFD, maxNumberSSB-BFD </w:t>
            </w:r>
            <w:r w:rsidRPr="00C811E8">
              <w:rPr>
                <w:iCs/>
              </w:rPr>
              <w:t>and</w:t>
            </w:r>
            <w:r w:rsidRPr="00C811E8">
              <w:rPr>
                <w:i/>
              </w:rPr>
              <w:t xml:space="preserve"> maxNumberCSI-RS-SSB-CBD.</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maxNumberSSB-BFD</w:t>
            </w:r>
          </w:p>
          <w:p w:rsidR="004502B8" w:rsidRPr="00C811E8" w:rsidRDefault="004502B8" w:rsidP="00CA6124">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CY</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maxUplinkDutyCycle-PC2-FR1</w:t>
            </w:r>
          </w:p>
          <w:p w:rsidR="004502B8" w:rsidRPr="00C811E8" w:rsidRDefault="004502B8" w:rsidP="00CA6124">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FR1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maxUplinkDutyCycle-FR2</w:t>
            </w:r>
          </w:p>
          <w:p w:rsidR="004502B8" w:rsidRPr="00C811E8" w:rsidRDefault="004502B8" w:rsidP="00CA6124">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lastRenderedPageBreak/>
              <w:t>modifiedMPR-Behaviour</w:t>
            </w:r>
          </w:p>
          <w:p w:rsidR="004502B8" w:rsidRPr="00C811E8" w:rsidRDefault="004502B8" w:rsidP="00CA6124">
            <w:pPr>
              <w:pStyle w:val="TAL"/>
            </w:pPr>
            <w:r w:rsidRPr="00C811E8">
              <w:t>Indicates whether UE supports modified MPR behaviour defined in TS 38.101-1 [2] and TS 38.101-2 [3].</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Del="00C7429B"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keepNext/>
              <w:keepLines/>
              <w:spacing w:after="0"/>
              <w:rPr>
                <w:rFonts w:ascii="Arial" w:hAnsi="Arial"/>
                <w:b/>
                <w:i/>
                <w:sz w:val="18"/>
              </w:rPr>
            </w:pPr>
            <w:r w:rsidRPr="00C811E8">
              <w:rPr>
                <w:rFonts w:ascii="Arial" w:hAnsi="Arial"/>
                <w:b/>
                <w:i/>
                <w:sz w:val="18"/>
              </w:rPr>
              <w:t>mpr-PowerBoost-FR2-r16</w:t>
            </w:r>
          </w:p>
          <w:p w:rsidR="004502B8" w:rsidRPr="00C811E8" w:rsidRDefault="004502B8" w:rsidP="00CA6124">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t>TDD only</w:t>
            </w:r>
          </w:p>
        </w:tc>
        <w:tc>
          <w:tcPr>
            <w:tcW w:w="728" w:type="dxa"/>
          </w:tcPr>
          <w:p w:rsidR="004502B8" w:rsidRPr="00C811E8" w:rsidRDefault="004502B8" w:rsidP="00CA6124">
            <w:pPr>
              <w:pStyle w:val="TAL"/>
              <w:jc w:val="center"/>
              <w:rPr>
                <w:bCs/>
                <w:iCs/>
              </w:rPr>
            </w:pPr>
            <w:r w:rsidRPr="00C811E8">
              <w:t>FR2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multipleRateMatchingEUTRA-CRS-r16</w:t>
            </w:r>
          </w:p>
          <w:p w:rsidR="004502B8" w:rsidRPr="00C811E8" w:rsidRDefault="004502B8" w:rsidP="00CA6124">
            <w:pPr>
              <w:pStyle w:val="TAL"/>
              <w:rPr>
                <w:rFonts w:cs="Arial"/>
                <w:szCs w:val="18"/>
              </w:rPr>
            </w:pPr>
            <w:r w:rsidRPr="00C811E8">
              <w:t>Indicates whether the UE supports multiple E-UTRA CRS rate matching patterns, which is supported only for FR1. The capability signalling comprises the following parameters:</w:t>
            </w:r>
          </w:p>
          <w:p w:rsidR="004502B8" w:rsidRPr="00C811E8" w:rsidRDefault="004502B8" w:rsidP="00CA6124">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rsidR="004502B8" w:rsidRPr="00C811E8" w:rsidRDefault="004502B8" w:rsidP="00CA6124">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rsidR="004502B8" w:rsidRPr="00C811E8" w:rsidRDefault="004502B8" w:rsidP="00CA6124">
            <w:pPr>
              <w:pStyle w:val="TAL"/>
              <w:rPr>
                <w:b/>
                <w:i/>
              </w:rPr>
            </w:pPr>
            <w:r w:rsidRPr="00C811E8">
              <w:t xml:space="preserve">The UE can include this feature only if the UE indicates support of </w:t>
            </w:r>
            <w:r w:rsidRPr="00C811E8">
              <w:rPr>
                <w:i/>
                <w:iCs/>
              </w:rPr>
              <w:t>rateMatchingLTE-CRS</w:t>
            </w:r>
            <w:r w:rsidRPr="00C811E8">
              <w:t>.</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t>FR1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multipleTCI</w:t>
            </w:r>
          </w:p>
          <w:p w:rsidR="004502B8" w:rsidRPr="00C811E8" w:rsidRDefault="004502B8" w:rsidP="00CA6124">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r w:rsidRPr="00C811E8">
              <w:rPr>
                <w:i/>
              </w:rPr>
              <w:t>tci-StatePDSCH</w:t>
            </w:r>
            <w:r w:rsidRPr="00C811E8">
              <w:t xml:space="preserve">. This field shall be set to </w:t>
            </w:r>
            <w:r w:rsidRPr="00C811E8">
              <w:rPr>
                <w:i/>
              </w:rPr>
              <w:t>supported</w:t>
            </w:r>
            <w:r w:rsidRPr="00C811E8">
              <w:t>.</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Yes</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nonGroupSINR-reporting-r16</w:t>
            </w:r>
          </w:p>
          <w:p w:rsidR="004502B8" w:rsidRPr="00C811E8" w:rsidRDefault="004502B8" w:rsidP="00CA6124">
            <w:pPr>
              <w:pStyle w:val="TAL"/>
              <w:rPr>
                <w:b/>
                <w:i/>
              </w:rPr>
            </w:pPr>
            <w:r w:rsidRPr="00C811E8">
              <w:rPr>
                <w:bCs/>
                <w:iCs/>
              </w:rPr>
              <w:t xml:space="preserve">Indicates N_max L1-SINR values reported when UE supports non-group based L1-SINR reporting. UE indicates support of this feature shall indicate support of </w:t>
            </w:r>
            <w:r w:rsidRPr="00C811E8">
              <w:rPr>
                <w:i/>
                <w:iCs/>
              </w:rPr>
              <w:t>ssb-csirs-SINR-measurement-r16.</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rFonts w:cs="Arial"/>
                <w:b/>
                <w:bCs/>
                <w:i/>
                <w:iCs/>
                <w:szCs w:val="18"/>
              </w:rPr>
            </w:pPr>
            <w:r w:rsidRPr="00C811E8">
              <w:rPr>
                <w:rFonts w:cs="Arial"/>
                <w:b/>
                <w:bCs/>
                <w:i/>
                <w:iCs/>
                <w:szCs w:val="18"/>
              </w:rPr>
              <w:t>olpc-SRS-Pos-r16</w:t>
            </w:r>
          </w:p>
          <w:p w:rsidR="004502B8" w:rsidRPr="00C811E8" w:rsidRDefault="004502B8" w:rsidP="00CA6124">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rsidR="004502B8" w:rsidRPr="00C811E8" w:rsidRDefault="004502B8" w:rsidP="00CA6124">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rsidR="004502B8" w:rsidRPr="00C811E8" w:rsidRDefault="004502B8" w:rsidP="00CA6124">
            <w:pPr>
              <w:pStyle w:val="TAL"/>
              <w:jc w:val="center"/>
            </w:pPr>
            <w:r w:rsidRPr="00C811E8">
              <w:rPr>
                <w:rFonts w:cs="Arial"/>
                <w:bCs/>
                <w:iCs/>
                <w:szCs w:val="18"/>
              </w:rPr>
              <w:t>Band</w:t>
            </w:r>
          </w:p>
        </w:tc>
        <w:tc>
          <w:tcPr>
            <w:tcW w:w="567" w:type="dxa"/>
          </w:tcPr>
          <w:p w:rsidR="004502B8" w:rsidRPr="00C811E8" w:rsidRDefault="004502B8" w:rsidP="00CA6124">
            <w:pPr>
              <w:pStyle w:val="TAL"/>
              <w:jc w:val="center"/>
            </w:pPr>
            <w:r w:rsidRPr="00C811E8">
              <w:rPr>
                <w:rFonts w:cs="Arial"/>
                <w:bCs/>
                <w:iCs/>
                <w:szCs w:val="18"/>
              </w:rPr>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oneSlotPeriodicTRS-r16</w:t>
            </w:r>
          </w:p>
          <w:p w:rsidR="004502B8" w:rsidRPr="00C811E8" w:rsidRDefault="004502B8" w:rsidP="00CA6124">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r w:rsidRPr="00C811E8">
              <w:rPr>
                <w:bCs/>
                <w:i/>
                <w:iCs/>
              </w:rPr>
              <w:t>tdd-UL-DL-ConfigurationCommon</w:t>
            </w:r>
            <w:r w:rsidRPr="00C811E8">
              <w:rPr>
                <w:bCs/>
                <w:iCs/>
              </w:rPr>
              <w:t xml:space="preserve"> or </w:t>
            </w:r>
            <w:r w:rsidRPr="00C811E8">
              <w:rPr>
                <w:bCs/>
                <w:i/>
                <w:iCs/>
              </w:rPr>
              <w:t>tdd-UL-DL-ConfigDedicated</w:t>
            </w:r>
            <w:r w:rsidRPr="00C811E8">
              <w:rPr>
                <w:bCs/>
                <w:iCs/>
              </w:rPr>
              <w:t xml:space="preserve">. If the UE supports this feature, the UE needs to report </w:t>
            </w:r>
            <w:r w:rsidRPr="00C811E8">
              <w:rPr>
                <w:bCs/>
                <w:i/>
                <w:iCs/>
              </w:rPr>
              <w:t>csi-RS-ForTracking</w:t>
            </w:r>
            <w:r w:rsidRPr="00C811E8">
              <w:rPr>
                <w:bCs/>
                <w:iCs/>
              </w:rPr>
              <w:t>.</w:t>
            </w:r>
          </w:p>
        </w:tc>
        <w:tc>
          <w:tcPr>
            <w:tcW w:w="709" w:type="dxa"/>
          </w:tcPr>
          <w:p w:rsidR="004502B8" w:rsidRPr="00C811E8" w:rsidRDefault="004502B8" w:rsidP="00CA6124">
            <w:pPr>
              <w:pStyle w:val="TAL"/>
              <w:jc w:val="center"/>
              <w:rPr>
                <w:rFonts w:cs="Arial"/>
                <w:bCs/>
                <w:iCs/>
                <w:szCs w:val="18"/>
              </w:rPr>
            </w:pPr>
            <w:r w:rsidRPr="00C811E8">
              <w:rPr>
                <w:bCs/>
                <w:iCs/>
              </w:rPr>
              <w:t>Band</w:t>
            </w:r>
          </w:p>
        </w:tc>
        <w:tc>
          <w:tcPr>
            <w:tcW w:w="567" w:type="dxa"/>
          </w:tcPr>
          <w:p w:rsidR="004502B8" w:rsidRPr="00C811E8" w:rsidRDefault="004502B8" w:rsidP="00CA6124">
            <w:pPr>
              <w:pStyle w:val="TAL"/>
              <w:jc w:val="center"/>
              <w:rPr>
                <w:rFonts w:cs="Arial"/>
                <w:bCs/>
                <w:iCs/>
                <w:szCs w:val="18"/>
              </w:rPr>
            </w:pPr>
            <w:r w:rsidRPr="00C811E8">
              <w:rPr>
                <w:bCs/>
                <w:iCs/>
              </w:rPr>
              <w:t>No</w:t>
            </w:r>
          </w:p>
        </w:tc>
        <w:tc>
          <w:tcPr>
            <w:tcW w:w="709" w:type="dxa"/>
          </w:tcPr>
          <w:p w:rsidR="004502B8" w:rsidRPr="00C811E8" w:rsidRDefault="004502B8" w:rsidP="00CA6124">
            <w:pPr>
              <w:pStyle w:val="TAL"/>
              <w:jc w:val="center"/>
              <w:rPr>
                <w:rFonts w:cs="Arial"/>
                <w:bCs/>
                <w:iCs/>
                <w:szCs w:val="18"/>
              </w:rPr>
            </w:pPr>
            <w:r w:rsidRPr="00C811E8">
              <w:rPr>
                <w:bCs/>
                <w:iCs/>
              </w:rPr>
              <w:t>TDD only</w:t>
            </w:r>
          </w:p>
        </w:tc>
        <w:tc>
          <w:tcPr>
            <w:tcW w:w="728" w:type="dxa"/>
          </w:tcPr>
          <w:p w:rsidR="004502B8" w:rsidRPr="00C811E8" w:rsidRDefault="004502B8" w:rsidP="00CA6124">
            <w:pPr>
              <w:pStyle w:val="TAL"/>
              <w:jc w:val="center"/>
              <w:rPr>
                <w:rFonts w:cs="Arial"/>
                <w:bCs/>
                <w:iCs/>
                <w:szCs w:val="18"/>
              </w:rPr>
            </w:pPr>
            <w:r w:rsidRPr="00C811E8">
              <w:t>FR1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lastRenderedPageBreak/>
              <w:t>outOfOrderOperationDL-r16</w:t>
            </w:r>
          </w:p>
          <w:p w:rsidR="004502B8" w:rsidRPr="00C811E8" w:rsidRDefault="004502B8" w:rsidP="00CA6124">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rsidR="004502B8" w:rsidRPr="00C811E8" w:rsidRDefault="004502B8" w:rsidP="00CA6124">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PDSCH;</w:t>
            </w:r>
          </w:p>
          <w:p w:rsidR="004502B8" w:rsidRPr="00C811E8" w:rsidRDefault="004502B8" w:rsidP="00CA6124">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outOfOrderOperationUL-r16</w:t>
            </w:r>
          </w:p>
          <w:p w:rsidR="004502B8" w:rsidRPr="00C811E8" w:rsidRDefault="004502B8" w:rsidP="00CA6124">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rsidR="004502B8" w:rsidRPr="00C811E8" w:rsidRDefault="004502B8" w:rsidP="00CA6124">
            <w:pPr>
              <w:pStyle w:val="TAL"/>
              <w:rPr>
                <w:i/>
                <w:iCs/>
              </w:rPr>
            </w:pPr>
          </w:p>
          <w:p w:rsidR="004502B8" w:rsidRPr="00C811E8" w:rsidRDefault="004502B8" w:rsidP="00CA6124">
            <w:pPr>
              <w:pStyle w:val="TAL"/>
              <w:rPr>
                <w:b/>
                <w:bCs/>
                <w:i/>
                <w:iCs/>
              </w:rPr>
            </w:pPr>
            <w:r w:rsidRPr="00C811E8">
              <w:t xml:space="preserve">Note: Same closed loop index for power control across PUSCHs associated with different </w:t>
            </w:r>
            <w:r w:rsidRPr="00C811E8">
              <w:rPr>
                <w:i/>
                <w:iCs/>
              </w:rPr>
              <w:t>CORESETPoolIndex</w:t>
            </w:r>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overlapPDSCHsFullyFreqTime-r16</w:t>
            </w:r>
          </w:p>
          <w:p w:rsidR="004502B8" w:rsidRPr="00C811E8" w:rsidRDefault="004502B8" w:rsidP="00CA6124">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rsidR="004502B8" w:rsidRPr="00C811E8" w:rsidRDefault="004502B8" w:rsidP="00CA6124">
            <w:pPr>
              <w:pStyle w:val="TAL"/>
            </w:pPr>
          </w:p>
          <w:p w:rsidR="004502B8" w:rsidRPr="00C811E8" w:rsidRDefault="004502B8" w:rsidP="00CA6124">
            <w:pPr>
              <w:pStyle w:val="TAL"/>
              <w:rPr>
                <w:b/>
                <w:bCs/>
                <w:i/>
                <w:iCs/>
              </w:rPr>
            </w:pPr>
            <w:r w:rsidRPr="00C811E8">
              <w:rPr>
                <w:rFonts w:cs="Arial"/>
                <w:szCs w:val="18"/>
              </w:rPr>
              <w:t>Note: A UE may assume that its maximum receive timing difference between the DL transmissions from two TRPs is within a Cyclic Prefix</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overlapPDSCHsInTimePartiallyFreq-r16</w:t>
            </w:r>
          </w:p>
          <w:p w:rsidR="004502B8" w:rsidRPr="00C811E8" w:rsidRDefault="004502B8" w:rsidP="00CA6124">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overlapRateMatchingEUTRA-CRS-r16</w:t>
            </w:r>
          </w:p>
          <w:p w:rsidR="004502B8" w:rsidRPr="00C811E8" w:rsidRDefault="004502B8" w:rsidP="00CA6124">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rsidR="004502B8" w:rsidRPr="00C811E8" w:rsidRDefault="004502B8" w:rsidP="00CA6124">
            <w:pPr>
              <w:pStyle w:val="TAL"/>
              <w:jc w:val="center"/>
              <w:rPr>
                <w:rFonts w:cs="Arial"/>
                <w:bCs/>
                <w:iCs/>
                <w:szCs w:val="18"/>
              </w:rPr>
            </w:pPr>
            <w:r w:rsidRPr="00C811E8">
              <w:rPr>
                <w:bCs/>
                <w:iCs/>
              </w:rPr>
              <w:t>Band</w:t>
            </w:r>
          </w:p>
        </w:tc>
        <w:tc>
          <w:tcPr>
            <w:tcW w:w="567" w:type="dxa"/>
          </w:tcPr>
          <w:p w:rsidR="004502B8" w:rsidRPr="00C811E8" w:rsidRDefault="004502B8" w:rsidP="00CA6124">
            <w:pPr>
              <w:pStyle w:val="TAL"/>
              <w:jc w:val="center"/>
              <w:rPr>
                <w:rFonts w:cs="Arial"/>
                <w:bCs/>
                <w:iCs/>
                <w:szCs w:val="18"/>
              </w:rPr>
            </w:pPr>
            <w:r w:rsidRPr="00C811E8">
              <w:rPr>
                <w:bCs/>
                <w:iCs/>
              </w:rPr>
              <w:t>No</w:t>
            </w:r>
          </w:p>
        </w:tc>
        <w:tc>
          <w:tcPr>
            <w:tcW w:w="709" w:type="dxa"/>
          </w:tcPr>
          <w:p w:rsidR="004502B8" w:rsidRPr="00C811E8" w:rsidRDefault="004502B8" w:rsidP="00CA6124">
            <w:pPr>
              <w:pStyle w:val="TAL"/>
              <w:jc w:val="center"/>
              <w:rPr>
                <w:rFonts w:cs="Arial"/>
                <w:bCs/>
                <w:iCs/>
                <w:szCs w:val="18"/>
              </w:rPr>
            </w:pPr>
            <w:r w:rsidRPr="00C811E8">
              <w:rPr>
                <w:bCs/>
                <w:iCs/>
              </w:rPr>
              <w:t>N/A</w:t>
            </w:r>
          </w:p>
        </w:tc>
        <w:tc>
          <w:tcPr>
            <w:tcW w:w="728" w:type="dxa"/>
          </w:tcPr>
          <w:p w:rsidR="004502B8" w:rsidRPr="00C811E8" w:rsidRDefault="004502B8" w:rsidP="00CA6124">
            <w:pPr>
              <w:pStyle w:val="TAL"/>
              <w:jc w:val="center"/>
              <w:rPr>
                <w:rFonts w:cs="Arial"/>
                <w:bCs/>
                <w:iCs/>
                <w:szCs w:val="18"/>
              </w:rPr>
            </w:pPr>
            <w:r w:rsidRPr="00C811E8">
              <w:t>FR1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pdsch-256QAM-FR2</w:t>
            </w:r>
          </w:p>
          <w:p w:rsidR="004502B8" w:rsidRPr="00C811E8" w:rsidRDefault="004502B8" w:rsidP="00CA6124">
            <w:pPr>
              <w:pStyle w:val="TAL"/>
            </w:pPr>
            <w:r w:rsidRPr="00C811E8">
              <w:rPr>
                <w:bCs/>
                <w:iCs/>
              </w:rPr>
              <w:t>Indicates whether the UE supports 256QAM modulation scheme for PDSCH for FR2 as defined in 7.3.1.2 of TS 38.211 [6].</w:t>
            </w:r>
          </w:p>
        </w:tc>
        <w:tc>
          <w:tcPr>
            <w:tcW w:w="709" w:type="dxa"/>
          </w:tcPr>
          <w:p w:rsidR="004502B8" w:rsidRPr="00C811E8" w:rsidRDefault="004502B8" w:rsidP="00CA6124">
            <w:pPr>
              <w:pStyle w:val="TAL"/>
              <w:jc w:val="center"/>
              <w:rPr>
                <w:rFonts w:cs="Arial"/>
                <w:szCs w:val="18"/>
              </w:rPr>
            </w:pPr>
            <w:r w:rsidRPr="00C811E8">
              <w:rPr>
                <w:bCs/>
                <w:iCs/>
              </w:rPr>
              <w:t>Band</w:t>
            </w:r>
          </w:p>
        </w:tc>
        <w:tc>
          <w:tcPr>
            <w:tcW w:w="567" w:type="dxa"/>
          </w:tcPr>
          <w:p w:rsidR="004502B8" w:rsidRPr="00C811E8" w:rsidRDefault="004502B8" w:rsidP="00CA6124">
            <w:pPr>
              <w:pStyle w:val="TAL"/>
              <w:jc w:val="center"/>
              <w:rPr>
                <w:rFonts w:cs="Arial"/>
                <w:szCs w:val="18"/>
              </w:rPr>
            </w:pPr>
            <w:r w:rsidRPr="00C811E8">
              <w:rPr>
                <w:bCs/>
                <w:iCs/>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t>FR2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pdsch-MappingTypeB-Alt-r16</w:t>
            </w:r>
          </w:p>
          <w:p w:rsidR="004502B8" w:rsidRPr="00C811E8" w:rsidRDefault="004502B8" w:rsidP="00CA6124">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r w:rsidRPr="00C811E8">
              <w:rPr>
                <w:bCs/>
                <w:i/>
                <w:iCs/>
              </w:rPr>
              <w:t>pdsch-MappingTypeB</w:t>
            </w:r>
            <w:r w:rsidRPr="00C811E8">
              <w:rPr>
                <w:bCs/>
                <w:iCs/>
              </w:rPr>
              <w:t>.</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t>FR1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periodicBeamReport</w:t>
            </w:r>
          </w:p>
          <w:p w:rsidR="004502B8" w:rsidRPr="00C811E8" w:rsidRDefault="004502B8" w:rsidP="00CA6124">
            <w:pPr>
              <w:pStyle w:val="TAL"/>
              <w:rPr>
                <w:bCs/>
                <w:iCs/>
              </w:rPr>
            </w:pPr>
            <w:r w:rsidRPr="00C811E8">
              <w:rPr>
                <w:bCs/>
                <w:iCs/>
              </w:rPr>
              <w:t>Indicates whether UE supports periodic 'CRI/RSRP' or 'SSBRI/RSRP' reporting using PUCCH formats 2, 3 and 4 in one slot.</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Yes</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powerBoosting-pi2BPSK</w:t>
            </w:r>
          </w:p>
          <w:p w:rsidR="004502B8" w:rsidRPr="00C811E8" w:rsidRDefault="004502B8" w:rsidP="00CA6124">
            <w:pPr>
              <w:pStyle w:val="TAL"/>
            </w:pPr>
            <w:r w:rsidRPr="00C811E8">
              <w:t>Indicates whether UE supports power boosting for pi/2 BPSK, when applicable as defined in 6.2 of TS 38.101-1 [2]. This capability is not applicable to IAB-MT.</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pPr>
            <w:r w:rsidRPr="00C811E8">
              <w:t>TDD only</w:t>
            </w:r>
          </w:p>
        </w:tc>
        <w:tc>
          <w:tcPr>
            <w:tcW w:w="728" w:type="dxa"/>
          </w:tcPr>
          <w:p w:rsidR="004502B8" w:rsidRPr="00C811E8" w:rsidRDefault="004502B8" w:rsidP="00CA6124">
            <w:pPr>
              <w:pStyle w:val="TAL"/>
              <w:jc w:val="center"/>
            </w:pPr>
            <w:r w:rsidRPr="00C811E8">
              <w:t>FR1 only</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ptrs-DensityRecommendationSetDL</w:t>
            </w:r>
          </w:p>
          <w:p w:rsidR="004502B8" w:rsidRPr="00C811E8" w:rsidRDefault="004502B8" w:rsidP="00CA6124">
            <w:pPr>
              <w:pStyle w:val="TAL"/>
              <w:rPr>
                <w:rFonts w:cs="Arial"/>
                <w:bCs/>
                <w:iCs/>
                <w:szCs w:val="18"/>
              </w:rPr>
            </w:pPr>
            <w:r w:rsidRPr="00C811E8">
              <w:rPr>
                <w:bCs/>
                <w:iCs/>
              </w:rPr>
              <w:t>For each supported sub-carrier spacing, indicates preferred threshold sets for determining DL PTRS density. It is mandated for FR2. For each supported sub-carrier spacing, this field comprises: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rsidR="004502B8" w:rsidRPr="00C811E8" w:rsidRDefault="004502B8" w:rsidP="00CA6124">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tc>
        <w:tc>
          <w:tcPr>
            <w:tcW w:w="709" w:type="dxa"/>
          </w:tcPr>
          <w:p w:rsidR="004502B8" w:rsidRPr="00C811E8" w:rsidRDefault="004502B8" w:rsidP="00CA6124">
            <w:pPr>
              <w:pStyle w:val="TAL"/>
              <w:jc w:val="center"/>
              <w:rPr>
                <w:bCs/>
                <w:iCs/>
              </w:rPr>
            </w:pPr>
            <w:r w:rsidRPr="00C811E8">
              <w:rPr>
                <w:rFonts w:cs="Arial"/>
                <w:bCs/>
                <w:iCs/>
                <w:szCs w:val="18"/>
              </w:rPr>
              <w:t>Band</w:t>
            </w:r>
          </w:p>
        </w:tc>
        <w:tc>
          <w:tcPr>
            <w:tcW w:w="567" w:type="dxa"/>
          </w:tcPr>
          <w:p w:rsidR="004502B8" w:rsidRPr="00C811E8" w:rsidRDefault="004502B8" w:rsidP="00CA6124">
            <w:pPr>
              <w:pStyle w:val="TAL"/>
              <w:jc w:val="center"/>
              <w:rPr>
                <w:bCs/>
                <w:iCs/>
              </w:rPr>
            </w:pPr>
            <w:r w:rsidRPr="00C811E8">
              <w:rPr>
                <w:rFonts w:cs="Arial"/>
                <w:bCs/>
                <w:iCs/>
                <w:szCs w:val="18"/>
              </w:rPr>
              <w:t>CY</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bookmarkStart w:id="17" w:name="_Hlk533941701"/>
            <w:r w:rsidRPr="00C811E8">
              <w:rPr>
                <w:b/>
                <w:bCs/>
                <w:i/>
                <w:iCs/>
              </w:rPr>
              <w:t>ptrs-DensityRecommendationSetUL</w:t>
            </w:r>
            <w:bookmarkEnd w:id="17"/>
          </w:p>
          <w:p w:rsidR="004502B8" w:rsidRPr="00C811E8" w:rsidRDefault="004502B8" w:rsidP="00CA6124">
            <w:pPr>
              <w:pStyle w:val="TAL"/>
              <w:rPr>
                <w:bCs/>
                <w:iCs/>
              </w:rPr>
            </w:pPr>
            <w:r w:rsidRPr="00C811E8">
              <w:rPr>
                <w:bCs/>
                <w:iCs/>
              </w:rPr>
              <w:t>For each supported sub-carrier spacing, indicates preferred threshold sets for determining UL PTRS density. For each supported sub-carrier spacing, this field comprises: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p w:rsidR="004502B8" w:rsidRPr="00C811E8" w:rsidRDefault="004502B8" w:rsidP="00CA6124">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r w:rsidRPr="00C811E8">
              <w:rPr>
                <w:rFonts w:ascii="Arial" w:hAnsi="Arial" w:cs="Arial"/>
                <w:i/>
                <w:sz w:val="18"/>
                <w:szCs w:val="18"/>
              </w:rPr>
              <w:t>sampleDensity</w:t>
            </w:r>
            <w:r w:rsidRPr="00C811E8">
              <w:rPr>
                <w:rFonts w:ascii="Arial" w:hAnsi="Arial" w:cs="Arial"/>
                <w:sz w:val="18"/>
                <w:szCs w:val="18"/>
              </w:rPr>
              <w:t>.</w:t>
            </w:r>
          </w:p>
        </w:tc>
        <w:tc>
          <w:tcPr>
            <w:tcW w:w="709" w:type="dxa"/>
          </w:tcPr>
          <w:p w:rsidR="004502B8" w:rsidRPr="00C811E8" w:rsidRDefault="004502B8" w:rsidP="00CA6124">
            <w:pPr>
              <w:pStyle w:val="TAL"/>
              <w:jc w:val="center"/>
              <w:rPr>
                <w:rFonts w:cs="Arial"/>
                <w:bCs/>
                <w:iCs/>
                <w:szCs w:val="18"/>
              </w:rPr>
            </w:pPr>
            <w:r w:rsidRPr="00C811E8">
              <w:rPr>
                <w:rFonts w:cs="Arial"/>
                <w:bCs/>
                <w:iCs/>
                <w:szCs w:val="18"/>
              </w:rPr>
              <w:t>Band</w:t>
            </w:r>
          </w:p>
        </w:tc>
        <w:tc>
          <w:tcPr>
            <w:tcW w:w="567" w:type="dxa"/>
          </w:tcPr>
          <w:p w:rsidR="004502B8" w:rsidRPr="00C811E8" w:rsidRDefault="004502B8" w:rsidP="00CA6124">
            <w:pPr>
              <w:pStyle w:val="TAL"/>
              <w:jc w:val="center"/>
              <w:rPr>
                <w:rFonts w:cs="Arial"/>
                <w:bCs/>
                <w:iCs/>
                <w:szCs w:val="18"/>
              </w:rPr>
            </w:pPr>
            <w:r w:rsidRPr="00C811E8">
              <w:rPr>
                <w:rFonts w:cs="Arial"/>
                <w:bCs/>
                <w:iCs/>
                <w:szCs w:val="18"/>
              </w:rPr>
              <w:t>No</w:t>
            </w:r>
          </w:p>
        </w:tc>
        <w:tc>
          <w:tcPr>
            <w:tcW w:w="709" w:type="dxa"/>
          </w:tcPr>
          <w:p w:rsidR="004502B8" w:rsidRPr="00C811E8" w:rsidRDefault="004502B8" w:rsidP="00CA6124">
            <w:pPr>
              <w:pStyle w:val="TAL"/>
              <w:jc w:val="center"/>
              <w:rPr>
                <w:rFonts w:cs="Arial"/>
                <w:bCs/>
                <w:iCs/>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pucch-SpatialRelInfoMAC-CE</w:t>
            </w:r>
          </w:p>
          <w:p w:rsidR="004502B8" w:rsidRPr="00C811E8" w:rsidRDefault="004502B8" w:rsidP="00CA6124">
            <w:pPr>
              <w:pStyle w:val="TAL"/>
            </w:pPr>
            <w:r w:rsidRPr="00C811E8">
              <w:t xml:space="preserve">Indicates whether the UE supports indication of </w:t>
            </w:r>
            <w:r w:rsidRPr="00C811E8">
              <w:rPr>
                <w:i/>
              </w:rPr>
              <w:t>PUCCH-spatialrelationinfo</w:t>
            </w:r>
            <w:r w:rsidRPr="00C811E8">
              <w:t xml:space="preserve"> by a MAC CE per PUCCH resource. It is mandatory for FR2 and optional for FR1.</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CY</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pusch-256QAM</w:t>
            </w:r>
          </w:p>
          <w:p w:rsidR="004502B8" w:rsidRPr="00C811E8" w:rsidRDefault="004502B8" w:rsidP="00CA6124">
            <w:pPr>
              <w:pStyle w:val="TAL"/>
            </w:pPr>
            <w:r w:rsidRPr="00C811E8">
              <w:rPr>
                <w:bCs/>
                <w:iCs/>
              </w:rPr>
              <w:t>Indicates whether the UE supports 256QAM modulation scheme for PUSCH as defined in 6.3.1.2 of TS 38.211 [6].</w:t>
            </w:r>
          </w:p>
        </w:tc>
        <w:tc>
          <w:tcPr>
            <w:tcW w:w="709" w:type="dxa"/>
          </w:tcPr>
          <w:p w:rsidR="004502B8" w:rsidRPr="00C811E8" w:rsidRDefault="004502B8" w:rsidP="00CA6124">
            <w:pPr>
              <w:pStyle w:val="TAL"/>
              <w:jc w:val="center"/>
              <w:rPr>
                <w:rFonts w:cs="Arial"/>
                <w:szCs w:val="18"/>
              </w:rPr>
            </w:pPr>
            <w:r w:rsidRPr="00C811E8">
              <w:rPr>
                <w:bCs/>
                <w:iCs/>
              </w:rPr>
              <w:t>Band</w:t>
            </w:r>
          </w:p>
        </w:tc>
        <w:tc>
          <w:tcPr>
            <w:tcW w:w="567" w:type="dxa"/>
          </w:tcPr>
          <w:p w:rsidR="004502B8" w:rsidRPr="00C811E8" w:rsidRDefault="004502B8" w:rsidP="00CA6124">
            <w:pPr>
              <w:pStyle w:val="TAL"/>
              <w:jc w:val="center"/>
              <w:rPr>
                <w:rFonts w:cs="Arial"/>
                <w:szCs w:val="18"/>
              </w:rPr>
            </w:pPr>
            <w:r w:rsidRPr="00C811E8">
              <w:rPr>
                <w:bCs/>
                <w:iCs/>
              </w:rPr>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lastRenderedPageBreak/>
              <w:t>pusch-TransCoherence</w:t>
            </w:r>
          </w:p>
          <w:p w:rsidR="004502B8" w:rsidRPr="00C811E8" w:rsidRDefault="004502B8" w:rsidP="00CA6124">
            <w:pPr>
              <w:pStyle w:val="TAL"/>
              <w:rPr>
                <w:bCs/>
                <w:iCs/>
              </w:rPr>
            </w:pPr>
            <w:r w:rsidRPr="00C811E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rateMatchingLTE-CRS</w:t>
            </w:r>
          </w:p>
          <w:p w:rsidR="004502B8" w:rsidRPr="00C811E8" w:rsidRDefault="004502B8" w:rsidP="00CA6124">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rsidR="004502B8" w:rsidRPr="00C811E8" w:rsidRDefault="004502B8" w:rsidP="00CA6124">
            <w:pPr>
              <w:pStyle w:val="TAL"/>
              <w:jc w:val="center"/>
              <w:rPr>
                <w:bCs/>
                <w:iCs/>
              </w:rPr>
            </w:pPr>
            <w:r w:rsidRPr="00C811E8">
              <w:t>Band</w:t>
            </w:r>
          </w:p>
        </w:tc>
        <w:tc>
          <w:tcPr>
            <w:tcW w:w="567" w:type="dxa"/>
          </w:tcPr>
          <w:p w:rsidR="004502B8" w:rsidRPr="00C811E8" w:rsidRDefault="004502B8" w:rsidP="00CA6124">
            <w:pPr>
              <w:pStyle w:val="TAL"/>
              <w:jc w:val="center"/>
              <w:rPr>
                <w:bCs/>
                <w:iCs/>
              </w:rPr>
            </w:pPr>
            <w:r w:rsidRPr="00C811E8">
              <w:t>Yes</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separateCRS-RateMatching-r16</w:t>
            </w:r>
          </w:p>
          <w:p w:rsidR="004502B8" w:rsidRPr="00C811E8" w:rsidRDefault="004502B8" w:rsidP="00CA6124">
            <w:pPr>
              <w:pStyle w:val="TAL"/>
              <w:rPr>
                <w:b/>
                <w:i/>
              </w:rPr>
            </w:pPr>
            <w:r w:rsidRPr="00C811E8">
              <w:rPr>
                <w:bCs/>
                <w:iCs/>
              </w:rPr>
              <w:t xml:space="preserve">Indicates whether the UE supports rate match around configured CRS patterns which is associated with </w:t>
            </w:r>
            <w:r w:rsidRPr="00C811E8">
              <w:rPr>
                <w:bCs/>
                <w:i/>
              </w:rPr>
              <w:t>CORESETPoolIndex</w:t>
            </w:r>
            <w:r w:rsidRPr="00C811E8">
              <w:rPr>
                <w:bCs/>
                <w:iCs/>
              </w:rPr>
              <w:t xml:space="preserve"> (if configured) and are applied to the PDSCH scheduled with a DCI detected on a CORESET with the same value of </w:t>
            </w:r>
            <w:r w:rsidRPr="00C811E8">
              <w:rPr>
                <w:bCs/>
                <w:i/>
              </w:rPr>
              <w:t>CORESETPoolIndex</w:t>
            </w:r>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FR1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semi-PersistentL1-SINR-Report-PUCCH-r16</w:t>
            </w:r>
          </w:p>
          <w:p w:rsidR="004502B8" w:rsidRPr="00C811E8" w:rsidRDefault="004502B8" w:rsidP="00CA6124">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supportReportFormat4-14OFDM-syms-r16</w:t>
            </w:r>
            <w:r w:rsidRPr="00C811E8">
              <w:rPr>
                <w:rFonts w:ascii="Arial" w:hAnsi="Arial" w:cs="Arial"/>
                <w:sz w:val="18"/>
                <w:szCs w:val="18"/>
              </w:rPr>
              <w:t xml:space="preserve"> indicates support of report on PUCCH formats over 4 – 14 OFDM symbols once per slot (or piggybacked on a PUSCH).</w:t>
            </w:r>
          </w:p>
          <w:p w:rsidR="004502B8" w:rsidRPr="00C811E8" w:rsidRDefault="004502B8" w:rsidP="00CA6124">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semi-PersistentL1-SINR-Report-PUSCH-r16</w:t>
            </w:r>
          </w:p>
          <w:p w:rsidR="004502B8" w:rsidRPr="00C811E8" w:rsidRDefault="004502B8" w:rsidP="00CA6124">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rsidR="004502B8" w:rsidRPr="00C811E8" w:rsidRDefault="004502B8" w:rsidP="00CA6124">
            <w:pPr>
              <w:pStyle w:val="TAL"/>
              <w:jc w:val="center"/>
              <w:rPr>
                <w:bCs/>
                <w:iCs/>
              </w:rPr>
            </w:pPr>
            <w:r w:rsidRPr="00C811E8">
              <w:t>Band</w:t>
            </w:r>
          </w:p>
        </w:tc>
        <w:tc>
          <w:tcPr>
            <w:tcW w:w="567" w:type="dxa"/>
          </w:tcPr>
          <w:p w:rsidR="004502B8" w:rsidRPr="00C811E8" w:rsidRDefault="004502B8" w:rsidP="00CA6124">
            <w:pPr>
              <w:pStyle w:val="TAL"/>
              <w:jc w:val="center"/>
              <w:rPr>
                <w:bCs/>
                <w:iCs/>
              </w:rP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rFonts w:cs="Arial"/>
                <w:b/>
                <w:bCs/>
                <w:i/>
                <w:iCs/>
                <w:szCs w:val="18"/>
              </w:rPr>
              <w:t>simul-SpatialRelationUpdatePUCCHResGroup-r16</w:t>
            </w:r>
          </w:p>
          <w:p w:rsidR="004502B8" w:rsidRPr="00C811E8" w:rsidRDefault="004502B8" w:rsidP="00CA6124">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811E8">
              <w:rPr>
                <w:i/>
              </w:rPr>
              <w:t>supportedSRS-Resources, maxNumberConfiguredSpatialRelations</w:t>
            </w:r>
            <w:r w:rsidRPr="00C811E8">
              <w:rPr>
                <w:rFonts w:cs="Arial"/>
                <w:szCs w:val="18"/>
              </w:rPr>
              <w:t xml:space="preserve"> and </w:t>
            </w:r>
            <w:r w:rsidRPr="00C811E8">
              <w:rPr>
                <w:i/>
              </w:rPr>
              <w:t>pucch-SpatialRelInfoMAC-CE</w:t>
            </w:r>
            <w:r w:rsidRPr="00C811E8">
              <w:rPr>
                <w:iCs/>
              </w:rPr>
              <w:t>.</w:t>
            </w:r>
          </w:p>
        </w:tc>
        <w:tc>
          <w:tcPr>
            <w:tcW w:w="709" w:type="dxa"/>
          </w:tcPr>
          <w:p w:rsidR="004502B8" w:rsidRPr="00C811E8" w:rsidRDefault="004502B8" w:rsidP="00CA6124">
            <w:pPr>
              <w:pStyle w:val="TAL"/>
              <w:jc w:val="center"/>
              <w:rPr>
                <w:bCs/>
                <w:iCs/>
              </w:rPr>
            </w:pPr>
            <w:r w:rsidRPr="00C811E8">
              <w:rPr>
                <w:rFonts w:cs="Arial"/>
                <w:bCs/>
                <w:iCs/>
                <w:szCs w:val="18"/>
              </w:rPr>
              <w:t>Band</w:t>
            </w:r>
          </w:p>
        </w:tc>
        <w:tc>
          <w:tcPr>
            <w:tcW w:w="567" w:type="dxa"/>
          </w:tcPr>
          <w:p w:rsidR="004502B8" w:rsidRPr="00C811E8" w:rsidRDefault="004502B8" w:rsidP="00CA6124">
            <w:pPr>
              <w:pStyle w:val="TAL"/>
              <w:jc w:val="center"/>
              <w:rPr>
                <w:bCs/>
                <w:iCs/>
              </w:rPr>
            </w:pPr>
            <w:r w:rsidRPr="00C811E8">
              <w:rPr>
                <w:rFonts w:cs="Arial"/>
                <w:bCs/>
                <w:iCs/>
                <w:szCs w:val="18"/>
              </w:rPr>
              <w:t>No</w:t>
            </w:r>
          </w:p>
        </w:tc>
        <w:tc>
          <w:tcPr>
            <w:tcW w:w="709" w:type="dxa"/>
          </w:tcPr>
          <w:p w:rsidR="004502B8" w:rsidRPr="00C811E8" w:rsidRDefault="004502B8" w:rsidP="00CA6124">
            <w:pPr>
              <w:pStyle w:val="TAL"/>
              <w:jc w:val="center"/>
              <w:rPr>
                <w:bCs/>
                <w:iCs/>
              </w:rPr>
            </w:pPr>
            <w:r w:rsidRPr="00C811E8">
              <w:rPr>
                <w:rFonts w:cs="Arial"/>
                <w:bCs/>
                <w:iCs/>
                <w:szCs w:val="18"/>
              </w:rPr>
              <w:t>N/A</w:t>
            </w:r>
          </w:p>
        </w:tc>
        <w:tc>
          <w:tcPr>
            <w:tcW w:w="728" w:type="dxa"/>
          </w:tcPr>
          <w:p w:rsidR="004502B8" w:rsidRPr="00C811E8" w:rsidRDefault="004502B8" w:rsidP="00CA6124">
            <w:pPr>
              <w:pStyle w:val="TAL"/>
              <w:jc w:val="center"/>
              <w:rPr>
                <w:bCs/>
                <w:iCs/>
              </w:rPr>
            </w:pPr>
            <w:r w:rsidRPr="00C811E8">
              <w:rPr>
                <w:rFonts w:cs="Arial"/>
                <w:bCs/>
                <w:iCs/>
                <w:szCs w:val="18"/>
              </w:rPr>
              <w:t>N/A</w:t>
            </w:r>
          </w:p>
        </w:tc>
      </w:tr>
      <w:tr w:rsidR="004502B8" w:rsidRPr="00C811E8" w:rsidTr="00CA6124">
        <w:trPr>
          <w:cantSplit/>
          <w:tblHeader/>
        </w:trPr>
        <w:tc>
          <w:tcPr>
            <w:tcW w:w="6917" w:type="dxa"/>
            <w:shd w:val="clear" w:color="auto" w:fill="auto"/>
          </w:tcPr>
          <w:p w:rsidR="004502B8" w:rsidRPr="00C811E8" w:rsidRDefault="004502B8" w:rsidP="00CA6124">
            <w:pPr>
              <w:pStyle w:val="TAL"/>
              <w:rPr>
                <w:rFonts w:eastAsia="Malgun Gothic" w:cs="Arial"/>
                <w:b/>
                <w:bCs/>
                <w:i/>
                <w:iCs/>
                <w:szCs w:val="18"/>
              </w:rPr>
            </w:pPr>
            <w:r w:rsidRPr="00C811E8">
              <w:rPr>
                <w:rFonts w:eastAsia="Malgun Gothic" w:cs="Arial"/>
                <w:b/>
                <w:bCs/>
                <w:i/>
                <w:iCs/>
                <w:szCs w:val="18"/>
              </w:rPr>
              <w:t>simulTX-SRS-AntSwitchingIntraBandUL-CA-r16</w:t>
            </w:r>
          </w:p>
          <w:p w:rsidR="004502B8" w:rsidRPr="00C811E8" w:rsidRDefault="004502B8" w:rsidP="00CA612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rsidR="004502B8" w:rsidRPr="00C811E8" w:rsidRDefault="004502B8" w:rsidP="00CA612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rsidR="004502B8" w:rsidRPr="00C811E8" w:rsidRDefault="004502B8" w:rsidP="00CA612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rsidR="004502B8" w:rsidRPr="00C811E8" w:rsidRDefault="004502B8" w:rsidP="00CA6124">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rsidR="004502B8" w:rsidRPr="00C811E8" w:rsidRDefault="004502B8" w:rsidP="00CA6124">
            <w:pPr>
              <w:pStyle w:val="TAL"/>
              <w:jc w:val="center"/>
              <w:rPr>
                <w:rFonts w:cs="Arial"/>
                <w:bCs/>
                <w:iCs/>
                <w:szCs w:val="18"/>
              </w:rPr>
            </w:pPr>
            <w:r w:rsidRPr="00C811E8">
              <w:rPr>
                <w:rFonts w:cs="Arial"/>
                <w:bCs/>
                <w:iCs/>
                <w:szCs w:val="18"/>
              </w:rPr>
              <w:t>Band</w:t>
            </w:r>
          </w:p>
        </w:tc>
        <w:tc>
          <w:tcPr>
            <w:tcW w:w="567" w:type="dxa"/>
            <w:shd w:val="clear" w:color="auto" w:fill="auto"/>
          </w:tcPr>
          <w:p w:rsidR="004502B8" w:rsidRPr="00C811E8" w:rsidRDefault="004502B8" w:rsidP="00CA6124">
            <w:pPr>
              <w:pStyle w:val="TAL"/>
              <w:jc w:val="center"/>
              <w:rPr>
                <w:rFonts w:cs="Arial"/>
                <w:bCs/>
                <w:iCs/>
                <w:szCs w:val="18"/>
              </w:rPr>
            </w:pPr>
            <w:r w:rsidRPr="00C811E8">
              <w:rPr>
                <w:rFonts w:cs="Arial"/>
                <w:bCs/>
                <w:iCs/>
                <w:szCs w:val="18"/>
              </w:rPr>
              <w:t>No</w:t>
            </w:r>
          </w:p>
        </w:tc>
        <w:tc>
          <w:tcPr>
            <w:tcW w:w="709" w:type="dxa"/>
            <w:shd w:val="clear" w:color="auto" w:fill="auto"/>
          </w:tcPr>
          <w:p w:rsidR="004502B8" w:rsidRPr="00C811E8" w:rsidRDefault="004502B8" w:rsidP="00CA6124">
            <w:pPr>
              <w:pStyle w:val="TAL"/>
              <w:jc w:val="center"/>
              <w:rPr>
                <w:rFonts w:cs="Arial"/>
                <w:bCs/>
                <w:iCs/>
                <w:szCs w:val="18"/>
              </w:rPr>
            </w:pPr>
            <w:r w:rsidRPr="00C811E8">
              <w:rPr>
                <w:rFonts w:cs="Arial"/>
                <w:bCs/>
                <w:iCs/>
                <w:szCs w:val="18"/>
              </w:rPr>
              <w:t>N/A</w:t>
            </w:r>
          </w:p>
        </w:tc>
        <w:tc>
          <w:tcPr>
            <w:tcW w:w="728" w:type="dxa"/>
            <w:shd w:val="clear" w:color="auto" w:fill="auto"/>
          </w:tcPr>
          <w:p w:rsidR="004502B8" w:rsidRPr="00C811E8" w:rsidRDefault="004502B8" w:rsidP="00CA6124">
            <w:pPr>
              <w:pStyle w:val="TAL"/>
              <w:jc w:val="center"/>
              <w:rPr>
                <w:rFonts w:cs="Arial"/>
                <w:bCs/>
                <w:iCs/>
                <w:szCs w:val="18"/>
              </w:rPr>
            </w:pPr>
            <w:r w:rsidRPr="00C811E8">
              <w:rPr>
                <w:rFonts w:cs="Arial"/>
                <w:bCs/>
                <w:iCs/>
                <w:szCs w:val="18"/>
              </w:rPr>
              <w:t>N/A</w:t>
            </w:r>
          </w:p>
        </w:tc>
      </w:tr>
      <w:tr w:rsidR="004502B8" w:rsidRPr="00C811E8" w:rsidTr="00CA6124">
        <w:trPr>
          <w:cantSplit/>
          <w:tblHeader/>
        </w:trPr>
        <w:tc>
          <w:tcPr>
            <w:tcW w:w="6917" w:type="dxa"/>
          </w:tcPr>
          <w:p w:rsidR="004502B8" w:rsidRPr="00C811E8" w:rsidRDefault="004502B8" w:rsidP="00CA6124">
            <w:pPr>
              <w:pStyle w:val="TAL"/>
              <w:rPr>
                <w:rFonts w:cs="Arial"/>
                <w:b/>
                <w:bCs/>
                <w:i/>
                <w:iCs/>
                <w:szCs w:val="18"/>
              </w:rPr>
            </w:pPr>
            <w:r w:rsidRPr="00C811E8">
              <w:rPr>
                <w:rFonts w:cs="Arial"/>
                <w:b/>
                <w:bCs/>
                <w:i/>
                <w:iCs/>
                <w:szCs w:val="18"/>
              </w:rPr>
              <w:t>simulSRS-MIMO-TransWithinBand-r16</w:t>
            </w:r>
          </w:p>
          <w:p w:rsidR="004502B8" w:rsidRPr="00C811E8" w:rsidRDefault="004502B8" w:rsidP="00CA6124">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rsidR="004502B8" w:rsidRPr="00C811E8" w:rsidRDefault="004502B8" w:rsidP="00CA6124">
            <w:pPr>
              <w:pStyle w:val="TAL"/>
              <w:jc w:val="center"/>
            </w:pPr>
            <w:r w:rsidRPr="00C811E8">
              <w:rPr>
                <w:bCs/>
                <w:iCs/>
              </w:rPr>
              <w:t>Band</w:t>
            </w:r>
          </w:p>
        </w:tc>
        <w:tc>
          <w:tcPr>
            <w:tcW w:w="567" w:type="dxa"/>
          </w:tcPr>
          <w:p w:rsidR="004502B8" w:rsidRPr="00C811E8" w:rsidRDefault="004502B8" w:rsidP="00CA6124">
            <w:pPr>
              <w:pStyle w:val="TAL"/>
              <w:jc w:val="cente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rFonts w:cs="Arial"/>
                <w:b/>
                <w:bCs/>
                <w:i/>
                <w:iCs/>
                <w:szCs w:val="18"/>
              </w:rPr>
            </w:pPr>
            <w:r w:rsidRPr="00C811E8">
              <w:rPr>
                <w:rFonts w:cs="Arial"/>
                <w:b/>
                <w:bCs/>
                <w:i/>
                <w:iCs/>
                <w:szCs w:val="18"/>
              </w:rPr>
              <w:t>simulSRS-TransWithinBand-r16</w:t>
            </w:r>
          </w:p>
          <w:p w:rsidR="004502B8" w:rsidRPr="00C811E8" w:rsidRDefault="004502B8" w:rsidP="00CA6124">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rsidR="004502B8" w:rsidRPr="00C811E8" w:rsidRDefault="004502B8" w:rsidP="00CA6124">
            <w:pPr>
              <w:pStyle w:val="TAL"/>
              <w:jc w:val="center"/>
            </w:pPr>
            <w:r w:rsidRPr="00C811E8">
              <w:rPr>
                <w:bCs/>
                <w:iCs/>
              </w:rPr>
              <w:t>Band</w:t>
            </w:r>
          </w:p>
        </w:tc>
        <w:tc>
          <w:tcPr>
            <w:tcW w:w="567" w:type="dxa"/>
          </w:tcPr>
          <w:p w:rsidR="004502B8" w:rsidRPr="00C811E8" w:rsidRDefault="004502B8" w:rsidP="00CA6124">
            <w:pPr>
              <w:pStyle w:val="TAL"/>
              <w:jc w:val="center"/>
            </w:pPr>
            <w:r w:rsidRPr="00C811E8">
              <w:rPr>
                <w:bCs/>
                <w:iCs/>
              </w:rPr>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simultaneousReceptionDiffTypeD-r16</w:t>
            </w:r>
          </w:p>
          <w:p w:rsidR="004502B8" w:rsidRPr="00C811E8" w:rsidRDefault="004502B8" w:rsidP="00CA6124">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rsidR="004502B8" w:rsidRPr="00C811E8" w:rsidRDefault="004502B8" w:rsidP="00CA6124">
            <w:pPr>
              <w:pStyle w:val="TAL"/>
              <w:jc w:val="center"/>
              <w:rPr>
                <w:bCs/>
                <w:iCs/>
              </w:rPr>
            </w:pPr>
            <w:r w:rsidRPr="00C811E8">
              <w:t>Band</w:t>
            </w:r>
          </w:p>
        </w:tc>
        <w:tc>
          <w:tcPr>
            <w:tcW w:w="567" w:type="dxa"/>
          </w:tcPr>
          <w:p w:rsidR="004502B8" w:rsidRPr="00C811E8" w:rsidRDefault="004502B8" w:rsidP="00CA6124">
            <w:pPr>
              <w:pStyle w:val="TAL"/>
              <w:jc w:val="center"/>
              <w:rPr>
                <w:bCs/>
                <w:iCs/>
              </w:rPr>
            </w:pPr>
            <w:r w:rsidRPr="00C811E8">
              <w:t>No</w:t>
            </w:r>
          </w:p>
        </w:tc>
        <w:tc>
          <w:tcPr>
            <w:tcW w:w="709" w:type="dxa"/>
          </w:tcPr>
          <w:p w:rsidR="004502B8" w:rsidRPr="00C811E8" w:rsidRDefault="004502B8" w:rsidP="00CA6124">
            <w:pPr>
              <w:pStyle w:val="TAL"/>
              <w:jc w:val="center"/>
              <w:rPr>
                <w:bCs/>
                <w:iCs/>
              </w:rPr>
            </w:pPr>
            <w:r w:rsidRPr="00C811E8">
              <w:t>N/A</w:t>
            </w:r>
          </w:p>
        </w:tc>
        <w:tc>
          <w:tcPr>
            <w:tcW w:w="728" w:type="dxa"/>
          </w:tcPr>
          <w:p w:rsidR="004502B8" w:rsidRPr="00C811E8" w:rsidRDefault="004502B8" w:rsidP="00CA6124">
            <w:pPr>
              <w:pStyle w:val="TAL"/>
              <w:jc w:val="center"/>
              <w:rPr>
                <w:bCs/>
                <w:iCs/>
              </w:rPr>
            </w:pPr>
            <w:r w:rsidRPr="00C811E8">
              <w:t>FR2 only</w:t>
            </w:r>
          </w:p>
        </w:tc>
      </w:tr>
      <w:tr w:rsidR="004502B8" w:rsidRPr="00C811E8" w:rsidTr="00CA6124">
        <w:trPr>
          <w:cantSplit/>
          <w:tblHeader/>
        </w:trPr>
        <w:tc>
          <w:tcPr>
            <w:tcW w:w="6917" w:type="dxa"/>
          </w:tcPr>
          <w:p w:rsidR="004502B8" w:rsidRPr="00C811E8" w:rsidRDefault="004502B8" w:rsidP="00CA6124">
            <w:pPr>
              <w:pStyle w:val="TAL"/>
              <w:rPr>
                <w:rFonts w:cs="Arial"/>
                <w:b/>
                <w:bCs/>
                <w:i/>
                <w:iCs/>
                <w:szCs w:val="18"/>
              </w:rPr>
            </w:pPr>
            <w:r w:rsidRPr="00C811E8">
              <w:rPr>
                <w:rFonts w:cs="Arial"/>
                <w:b/>
                <w:bCs/>
                <w:i/>
                <w:iCs/>
                <w:szCs w:val="18"/>
              </w:rPr>
              <w:lastRenderedPageBreak/>
              <w:t>spatialRelations, spatialRelations-v1640</w:t>
            </w:r>
          </w:p>
          <w:p w:rsidR="004502B8" w:rsidRPr="00C811E8" w:rsidRDefault="004502B8" w:rsidP="00CA6124">
            <w:pPr>
              <w:pStyle w:val="TAL"/>
              <w:rPr>
                <w:rFonts w:cs="Arial"/>
                <w:bCs/>
                <w:iCs/>
                <w:szCs w:val="18"/>
              </w:rPr>
            </w:pPr>
            <w:r w:rsidRPr="00C811E8">
              <w:rPr>
                <w:rFonts w:cs="Arial"/>
                <w:bCs/>
                <w:iCs/>
                <w:szCs w:val="18"/>
              </w:rPr>
              <w:t>Indicates whether the UE supports spatial relations. The capability signalling comprises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maxNumberConfiguredSpatialRelations</w:t>
            </w:r>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maxNumberActiveSpatialRelations</w:t>
            </w:r>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additionalActiveSpatialRelationPUCCH</w:t>
            </w:r>
            <w:r w:rsidRPr="00C811E8">
              <w:rPr>
                <w:rFonts w:ascii="Arial" w:hAnsi="Arial" w:cs="Arial"/>
                <w:sz w:val="18"/>
                <w:szCs w:val="18"/>
              </w:rPr>
              <w:t xml:space="preserve"> indicates support of one additional active spatial relation for PUCCH. It is mandatory with capability signalling if </w:t>
            </w:r>
            <w:r w:rsidRPr="00C811E8">
              <w:rPr>
                <w:rFonts w:ascii="Arial" w:hAnsi="Arial" w:cs="Arial"/>
                <w:i/>
                <w:sz w:val="18"/>
                <w:szCs w:val="18"/>
              </w:rPr>
              <w:t xml:space="preserve">maxNumberActiveSpatialRelations </w:t>
            </w:r>
            <w:r w:rsidRPr="00C811E8">
              <w:rPr>
                <w:rFonts w:ascii="Arial" w:hAnsi="Arial" w:cs="Arial"/>
                <w:sz w:val="18"/>
                <w:szCs w:val="18"/>
              </w:rPr>
              <w:t>is set to n1;</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maxNumberDL-RS-QCL-TypeD</w:t>
            </w:r>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rsidR="004502B8" w:rsidRPr="00C811E8" w:rsidRDefault="004502B8" w:rsidP="00CA6124">
            <w:pPr>
              <w:pStyle w:val="TAL"/>
              <w:rPr>
                <w:b/>
                <w:i/>
              </w:rPr>
            </w:pPr>
            <w:r w:rsidRPr="00C811E8">
              <w:t xml:space="preserve">The UE is mandated to report </w:t>
            </w:r>
            <w:r w:rsidRPr="00C811E8">
              <w:rPr>
                <w:i/>
                <w:iCs/>
              </w:rPr>
              <w:t xml:space="preserve">spatialRelations </w:t>
            </w:r>
            <w:r w:rsidRPr="00C811E8">
              <w:t xml:space="preserve">for FR2. </w:t>
            </w:r>
            <w:r w:rsidRPr="00C811E8">
              <w:rPr>
                <w:rFonts w:cs="Arial"/>
                <w:szCs w:val="18"/>
              </w:rPr>
              <w:t xml:space="preserve">if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r w:rsidRPr="00C811E8">
              <w:rPr>
                <w:rFonts w:cs="Arial"/>
                <w:i/>
                <w:szCs w:val="18"/>
              </w:rPr>
              <w:t>maxNumberConfiguredSpatialRelations</w:t>
            </w:r>
            <w:r w:rsidRPr="00C811E8">
              <w:rPr>
                <w:rFonts w:cs="Arial"/>
                <w:szCs w:val="18"/>
              </w:rPr>
              <w:t>.</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FD</w:t>
            </w:r>
          </w:p>
        </w:tc>
        <w:tc>
          <w:tcPr>
            <w:tcW w:w="709" w:type="dxa"/>
          </w:tcPr>
          <w:p w:rsidR="004502B8" w:rsidRPr="00C811E8" w:rsidRDefault="004502B8" w:rsidP="00CA6124">
            <w:pPr>
              <w:pStyle w:val="TAL"/>
              <w:jc w:val="center"/>
            </w:pPr>
            <w:r w:rsidRPr="00C811E8">
              <w:t>N/A</w:t>
            </w:r>
          </w:p>
        </w:tc>
        <w:tc>
          <w:tcPr>
            <w:tcW w:w="728" w:type="dxa"/>
          </w:tcPr>
          <w:p w:rsidR="004502B8" w:rsidRPr="00C811E8" w:rsidRDefault="004502B8" w:rsidP="00CA6124">
            <w:pPr>
              <w:pStyle w:val="TAL"/>
              <w:jc w:val="center"/>
            </w:pPr>
            <w:r w:rsidRPr="00C811E8">
              <w:t>FD</w:t>
            </w:r>
          </w:p>
        </w:tc>
      </w:tr>
      <w:tr w:rsidR="004502B8" w:rsidRPr="00C811E8" w:rsidTr="00CA6124">
        <w:trPr>
          <w:cantSplit/>
          <w:tblHeader/>
        </w:trPr>
        <w:tc>
          <w:tcPr>
            <w:tcW w:w="6917" w:type="dxa"/>
          </w:tcPr>
          <w:p w:rsidR="004502B8" w:rsidRPr="00C811E8" w:rsidRDefault="004502B8" w:rsidP="00CA6124">
            <w:pPr>
              <w:pStyle w:val="TAL"/>
              <w:rPr>
                <w:rFonts w:cs="Arial"/>
                <w:b/>
                <w:bCs/>
                <w:i/>
                <w:iCs/>
                <w:szCs w:val="18"/>
              </w:rPr>
            </w:pPr>
            <w:r w:rsidRPr="00C811E8">
              <w:rPr>
                <w:rFonts w:cs="Arial"/>
                <w:b/>
                <w:bCs/>
                <w:i/>
                <w:iCs/>
                <w:szCs w:val="18"/>
              </w:rPr>
              <w:t>spatialRelationsSRS-Pos-r16</w:t>
            </w:r>
          </w:p>
          <w:p w:rsidR="004502B8" w:rsidRPr="00C811E8" w:rsidRDefault="004502B8" w:rsidP="00CA6124">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rsidR="004502B8" w:rsidRPr="00C811E8" w:rsidRDefault="004502B8" w:rsidP="00CA6124">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pPr>
            <w:r w:rsidRPr="00C811E8">
              <w:t>N/A</w:t>
            </w:r>
          </w:p>
        </w:tc>
        <w:tc>
          <w:tcPr>
            <w:tcW w:w="728" w:type="dxa"/>
          </w:tcPr>
          <w:p w:rsidR="004502B8" w:rsidRPr="00C811E8" w:rsidRDefault="004502B8" w:rsidP="00CA6124">
            <w:pPr>
              <w:pStyle w:val="TAL"/>
              <w:jc w:val="center"/>
            </w:pPr>
            <w:r w:rsidRPr="00C811E8">
              <w:t>FR2</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sp-BeamReportPUCCH</w:t>
            </w:r>
          </w:p>
          <w:p w:rsidR="004502B8" w:rsidRPr="00C811E8" w:rsidRDefault="004502B8" w:rsidP="00CA6124">
            <w:pPr>
              <w:pStyle w:val="TAL"/>
            </w:pPr>
            <w:r w:rsidRPr="00C811E8">
              <w:rPr>
                <w:bCs/>
                <w:iCs/>
              </w:rPr>
              <w:t>Indicates support of semi-persistent 'CRI/RSRP' or 'SSBRI/RSRP' reporting using PUCCH formats 2, 3 and 4 in one slot.</w:t>
            </w:r>
          </w:p>
        </w:tc>
        <w:tc>
          <w:tcPr>
            <w:tcW w:w="709" w:type="dxa"/>
          </w:tcPr>
          <w:p w:rsidR="004502B8" w:rsidRPr="00C811E8" w:rsidRDefault="004502B8" w:rsidP="00CA6124">
            <w:pPr>
              <w:pStyle w:val="TAL"/>
              <w:jc w:val="center"/>
            </w:pPr>
            <w:r w:rsidRPr="00C811E8">
              <w:rPr>
                <w:bCs/>
                <w:iCs/>
              </w:rPr>
              <w:t>Band</w:t>
            </w:r>
          </w:p>
        </w:tc>
        <w:tc>
          <w:tcPr>
            <w:tcW w:w="567" w:type="dxa"/>
          </w:tcPr>
          <w:p w:rsidR="004502B8" w:rsidRPr="00C811E8" w:rsidRDefault="004502B8" w:rsidP="00CA6124">
            <w:pPr>
              <w:pStyle w:val="TAL"/>
              <w:jc w:val="center"/>
            </w:pPr>
            <w:r w:rsidRPr="00C811E8">
              <w:rPr>
                <w:bCs/>
                <w:iCs/>
              </w:rPr>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lastRenderedPageBreak/>
              <w:t>sp-BeamReportPUSCH</w:t>
            </w:r>
          </w:p>
          <w:p w:rsidR="004502B8" w:rsidRPr="00C811E8" w:rsidRDefault="004502B8" w:rsidP="00CA6124">
            <w:pPr>
              <w:pStyle w:val="TAL"/>
            </w:pPr>
            <w:r w:rsidRPr="00C811E8">
              <w:rPr>
                <w:bCs/>
                <w:iCs/>
              </w:rPr>
              <w:t>Indicates support of semi-persistent 'CRI/RSRP' or 'SSBRI/RSRP' reporting on PUSCH.</w:t>
            </w:r>
          </w:p>
        </w:tc>
        <w:tc>
          <w:tcPr>
            <w:tcW w:w="709" w:type="dxa"/>
          </w:tcPr>
          <w:p w:rsidR="004502B8" w:rsidRPr="00C811E8" w:rsidRDefault="004502B8" w:rsidP="00CA6124">
            <w:pPr>
              <w:pStyle w:val="TAL"/>
              <w:jc w:val="center"/>
            </w:pPr>
            <w:r w:rsidRPr="00C811E8">
              <w:rPr>
                <w:bCs/>
                <w:iCs/>
              </w:rPr>
              <w:t>Band</w:t>
            </w:r>
          </w:p>
        </w:tc>
        <w:tc>
          <w:tcPr>
            <w:tcW w:w="567" w:type="dxa"/>
          </w:tcPr>
          <w:p w:rsidR="004502B8" w:rsidRPr="00C811E8" w:rsidRDefault="004502B8" w:rsidP="00CA6124">
            <w:pPr>
              <w:pStyle w:val="TAL"/>
              <w:jc w:val="center"/>
            </w:pPr>
            <w:r w:rsidRPr="00C811E8">
              <w:rPr>
                <w:bCs/>
                <w:iCs/>
              </w:rPr>
              <w:t>No</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sps-r16</w:t>
            </w:r>
          </w:p>
          <w:p w:rsidR="004502B8" w:rsidRPr="00C811E8" w:rsidRDefault="004502B8" w:rsidP="00CA6124">
            <w:pPr>
              <w:pStyle w:val="TAL"/>
            </w:pPr>
            <w:r w:rsidRPr="00C811E8">
              <w:t>Indicates whether the UE support of up to 8 configured SPS configurations in a BWP of a serving cell and up to 32 configured SPS configurations in a cell group. This field includes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 and across MCG and SCG in case of NR-DC.</w:t>
            </w:r>
          </w:p>
          <w:p w:rsidR="004502B8" w:rsidRPr="00C811E8" w:rsidRDefault="004502B8" w:rsidP="00CA6124">
            <w:pPr>
              <w:pStyle w:val="TAL"/>
              <w:rPr>
                <w:rFonts w:cs="Arial"/>
                <w:szCs w:val="18"/>
              </w:rPr>
            </w:pPr>
            <w:r w:rsidRPr="00C811E8">
              <w:rPr>
                <w:rFonts w:cs="Arial"/>
                <w:szCs w:val="18"/>
              </w:rPr>
              <w:t xml:space="preserve">The UE can include this feature only if the UE indicates supports of </w:t>
            </w:r>
            <w:r w:rsidRPr="00C811E8">
              <w:rPr>
                <w:rFonts w:cs="Arial"/>
                <w:i/>
                <w:szCs w:val="18"/>
              </w:rPr>
              <w:t>downlinkSPS</w:t>
            </w:r>
            <w:r w:rsidRPr="00C811E8">
              <w:rPr>
                <w:rFonts w:cs="Arial"/>
                <w:szCs w:val="18"/>
              </w:rPr>
              <w:t>.</w:t>
            </w:r>
          </w:p>
          <w:p w:rsidR="004502B8" w:rsidRPr="00C811E8" w:rsidRDefault="004502B8" w:rsidP="00CA6124">
            <w:pPr>
              <w:pStyle w:val="TAL"/>
              <w:rPr>
                <w:rFonts w:cs="Arial"/>
                <w:szCs w:val="18"/>
              </w:rPr>
            </w:pPr>
          </w:p>
          <w:p w:rsidR="004502B8" w:rsidRPr="00C811E8" w:rsidRDefault="004502B8" w:rsidP="00CA6124">
            <w:pPr>
              <w:pStyle w:val="TAL"/>
              <w:rPr>
                <w:rFonts w:cs="Arial"/>
                <w:szCs w:val="18"/>
              </w:rPr>
            </w:pPr>
            <w:r w:rsidRPr="00C811E8">
              <w:rPr>
                <w:rFonts w:cs="Arial"/>
                <w:szCs w:val="18"/>
              </w:rPr>
              <w:t>NOTE:</w:t>
            </w:r>
          </w:p>
          <w:p w:rsidR="004502B8" w:rsidRPr="00C811E8" w:rsidRDefault="004502B8" w:rsidP="00CA6124">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rsidR="004502B8" w:rsidRPr="00C811E8" w:rsidRDefault="004502B8" w:rsidP="00CA6124">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rsidR="004502B8" w:rsidRPr="00C811E8" w:rsidRDefault="004502B8" w:rsidP="00CA6124">
            <w:pPr>
              <w:pStyle w:val="TAL"/>
              <w:jc w:val="center"/>
            </w:pPr>
            <w:r w:rsidRPr="00C811E8">
              <w:t>Band</w:t>
            </w:r>
          </w:p>
        </w:tc>
        <w:tc>
          <w:tcPr>
            <w:tcW w:w="567" w:type="dxa"/>
          </w:tcPr>
          <w:p w:rsidR="004502B8" w:rsidRPr="00C811E8" w:rsidRDefault="004502B8" w:rsidP="00CA6124">
            <w:pPr>
              <w:pStyle w:val="TAL"/>
              <w:jc w:val="center"/>
            </w:pPr>
            <w:r w:rsidRPr="00C811E8">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srs-AssocCSI-RS</w:t>
            </w:r>
          </w:p>
          <w:p w:rsidR="004502B8" w:rsidRPr="00C811E8" w:rsidRDefault="004502B8" w:rsidP="00CA6124">
            <w:pPr>
              <w:pStyle w:val="TAL"/>
            </w:pPr>
            <w:r w:rsidRPr="00C811E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4502B8" w:rsidRPr="00C811E8" w:rsidRDefault="004502B8" w:rsidP="00CA6124">
            <w:pPr>
              <w:pStyle w:val="TAL"/>
            </w:pPr>
            <w:r w:rsidRPr="00C811E8">
              <w:rPr>
                <w:rFonts w:cs="Arial"/>
                <w:szCs w:val="18"/>
              </w:rPr>
              <w:t xml:space="preserve">This capability signalling </w:t>
            </w:r>
            <w:r w:rsidRPr="00C811E8">
              <w:t>includes list of the following parameters:</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rsidR="004502B8" w:rsidRPr="00C811E8" w:rsidRDefault="004502B8" w:rsidP="00CA612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rsidR="004502B8" w:rsidRPr="00C811E8" w:rsidRDefault="004502B8" w:rsidP="00CA6124">
            <w:pPr>
              <w:pStyle w:val="B1"/>
              <w:rPr>
                <w:bCs/>
                <w:iCs/>
              </w:rPr>
            </w:pPr>
            <w:r w:rsidRPr="00C811E8">
              <w:rPr>
                <w:i/>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lastRenderedPageBreak/>
              <w:t>ssb-csirs-SINR-measurement-r16</w:t>
            </w:r>
          </w:p>
          <w:p w:rsidR="004502B8" w:rsidRPr="00C811E8" w:rsidRDefault="004502B8" w:rsidP="00CA6124">
            <w:pPr>
              <w:pStyle w:val="TAL"/>
              <w:rPr>
                <w:bCs/>
                <w:iCs/>
              </w:rPr>
            </w:pPr>
            <w:r w:rsidRPr="00C811E8">
              <w:rPr>
                <w:bCs/>
                <w:iCs/>
              </w:rPr>
              <w:t>Indicates the limitations of the UE support of SSB/CSI-RS for L1-SINR measurement.</w:t>
            </w:r>
          </w:p>
          <w:p w:rsidR="004502B8" w:rsidRPr="00C811E8" w:rsidRDefault="004502B8" w:rsidP="00CA6124">
            <w:pPr>
              <w:pStyle w:val="TAL"/>
              <w:rPr>
                <w:bCs/>
                <w:iCs/>
              </w:rPr>
            </w:pPr>
            <w:r w:rsidRPr="00C811E8">
              <w:rPr>
                <w:bCs/>
                <w:iCs/>
              </w:rPr>
              <w:t>This capability signalling includes list of the following parameters:</w:t>
            </w:r>
          </w:p>
          <w:p w:rsidR="004502B8" w:rsidRPr="00C811E8" w:rsidRDefault="004502B8" w:rsidP="00CA6124">
            <w:pPr>
              <w:pStyle w:val="TAL"/>
              <w:rPr>
                <w:bCs/>
                <w:iCs/>
              </w:rPr>
            </w:pPr>
            <w:r w:rsidRPr="00C811E8">
              <w:rPr>
                <w:bCs/>
                <w:iCs/>
              </w:rPr>
              <w:t>Per slot limitations: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rsidR="004502B8" w:rsidRPr="00C811E8" w:rsidRDefault="004502B8" w:rsidP="00CA6124">
            <w:pPr>
              <w:pStyle w:val="TAL"/>
              <w:rPr>
                <w:bCs/>
                <w:iCs/>
              </w:rPr>
            </w:pPr>
            <w:r w:rsidRPr="00C811E8">
              <w:rPr>
                <w:bCs/>
                <w:iCs/>
              </w:rPr>
              <w:t>Memory limitations: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rsidR="004502B8" w:rsidRPr="00C811E8" w:rsidRDefault="004502B8" w:rsidP="00CA6124">
            <w:pPr>
              <w:pStyle w:val="TAL"/>
              <w:rPr>
                <w:bCs/>
                <w:iCs/>
              </w:rPr>
            </w:pPr>
            <w:r w:rsidRPr="00C811E8">
              <w:rPr>
                <w:bCs/>
                <w:iCs/>
              </w:rPr>
              <w:t>Other limitations: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4502B8" w:rsidRPr="00C811E8" w:rsidRDefault="004502B8" w:rsidP="00CA6124">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rsidR="004502B8" w:rsidRPr="00C811E8" w:rsidRDefault="004502B8" w:rsidP="00CA6124">
            <w:pPr>
              <w:pStyle w:val="TAL"/>
              <w:rPr>
                <w:bCs/>
                <w:iCs/>
              </w:rPr>
            </w:pPr>
          </w:p>
          <w:p w:rsidR="004502B8" w:rsidRPr="00C811E8" w:rsidRDefault="004502B8" w:rsidP="00CA6124">
            <w:pPr>
              <w:pStyle w:val="TAN"/>
            </w:pPr>
            <w:r w:rsidRPr="00C811E8">
              <w:t>NOTE 1:</w:t>
            </w:r>
            <w:r w:rsidRPr="00C811E8">
              <w:tab/>
              <w:t>The reference slot duration is the shortest slot duration defined for the frequency range where the reported band belongs.</w:t>
            </w:r>
          </w:p>
          <w:p w:rsidR="004502B8" w:rsidRPr="00C811E8" w:rsidRDefault="004502B8" w:rsidP="00CA6124">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rsidR="004502B8" w:rsidRPr="00C811E8" w:rsidRDefault="004502B8" w:rsidP="00CA6124">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rsidR="004502B8" w:rsidRPr="00C811E8" w:rsidRDefault="004502B8" w:rsidP="00CA6124">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support64CandidateBeamRS-BFR-r16</w:t>
            </w:r>
          </w:p>
          <w:p w:rsidR="004502B8" w:rsidRPr="00C811E8" w:rsidRDefault="004502B8" w:rsidP="00CA6124">
            <w:pPr>
              <w:pStyle w:val="TAL"/>
              <w:rPr>
                <w:b/>
                <w:i/>
              </w:rPr>
            </w:pPr>
            <w:r w:rsidRPr="00C811E8">
              <w:rPr>
                <w:bCs/>
                <w:iCs/>
              </w:rPr>
              <w:t xml:space="preserve">Indicates UE support of configuring maximum 64 candidate beam RSs per BWP per CC. UE indicating support of this feature shall also indicate support of </w:t>
            </w:r>
            <w:r w:rsidRPr="00C811E8">
              <w:rPr>
                <w:i/>
              </w:rPr>
              <w:t xml:space="preserve">maxNumberCSI-RS-BFD, maxNumberSSB-BFD </w:t>
            </w:r>
            <w:r w:rsidRPr="00C811E8">
              <w:rPr>
                <w:iCs/>
              </w:rPr>
              <w:t>and</w:t>
            </w:r>
            <w:r w:rsidRPr="00C811E8">
              <w:rPr>
                <w:i/>
              </w:rPr>
              <w:t xml:space="preserve"> maxNumberCSI-RS-SSB-CBD.</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pPr>
            <w:r w:rsidRPr="00C811E8">
              <w:rPr>
                <w:b/>
                <w:bCs/>
                <w:i/>
                <w:iCs/>
              </w:rPr>
              <w:t>supportCodeWordSoftCombining-r16</w:t>
            </w:r>
          </w:p>
          <w:p w:rsidR="004502B8" w:rsidRPr="00C811E8" w:rsidRDefault="004502B8" w:rsidP="00CA6124">
            <w:pPr>
              <w:pStyle w:val="TAL"/>
              <w:rPr>
                <w:b/>
                <w:i/>
              </w:rPr>
            </w:pPr>
            <w:r w:rsidRPr="00C811E8">
              <w:t xml:space="preserve">Indicates whether UE supports codeword soft combining for FDMSchemeB. UE indicates support of this feature depends on whether the </w:t>
            </w:r>
            <w:r w:rsidRPr="00C811E8">
              <w:rPr>
                <w:i/>
                <w:iCs/>
              </w:rPr>
              <w:t>supportFDM-SchemeB-r16</w:t>
            </w:r>
            <w:r w:rsidRPr="00C811E8">
              <w:t xml:space="preserve"> is also supported.</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supportFDM-SchemeA-r16</w:t>
            </w:r>
          </w:p>
          <w:p w:rsidR="004502B8" w:rsidRPr="00C811E8" w:rsidRDefault="004502B8" w:rsidP="00CA6124">
            <w:pPr>
              <w:pStyle w:val="TAL"/>
              <w:rPr>
                <w:b/>
                <w:i/>
              </w:rPr>
            </w:pPr>
            <w:r w:rsidRPr="00C811E8">
              <w:rPr>
                <w:bCs/>
                <w:iCs/>
              </w:rPr>
              <w:t>Indicates whether UE supports single DCI based FDMSchemeA.</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supportInter-slotTDM-r16</w:t>
            </w:r>
          </w:p>
          <w:p w:rsidR="004502B8" w:rsidRPr="00C811E8" w:rsidRDefault="004502B8" w:rsidP="00CA6124">
            <w:pPr>
              <w:pStyle w:val="TAL"/>
            </w:pPr>
            <w:r w:rsidRPr="00C811E8">
              <w:t>Indicates whether UE supports single-DCI based inter-slot TDM. This capability signalling includes the following:</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PDSCH-TimeDomainResourceAllocation and the maximum value of RepNumR16</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maxNumberTCI-states-r16</w:t>
            </w:r>
            <w:r w:rsidRPr="00C811E8">
              <w:rPr>
                <w:rFonts w:ascii="Arial" w:hAnsi="Arial" w:cs="Arial"/>
                <w:sz w:val="18"/>
                <w:szCs w:val="18"/>
              </w:rPr>
              <w:t xml:space="preserve"> indicates the maximum number of TCI states.</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lastRenderedPageBreak/>
              <w:t>supportNewDMRS-Port-r16</w:t>
            </w:r>
          </w:p>
          <w:p w:rsidR="004502B8" w:rsidRPr="00C811E8" w:rsidRDefault="004502B8" w:rsidP="00CA6124">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supportTDM-SchemeA-r16</w:t>
            </w:r>
          </w:p>
          <w:p w:rsidR="004502B8" w:rsidRPr="00C811E8" w:rsidRDefault="004502B8" w:rsidP="00CA6124">
            <w:pPr>
              <w:pStyle w:val="TAL"/>
              <w:rPr>
                <w:b/>
                <w:i/>
              </w:rPr>
            </w:pPr>
            <w:r w:rsidRPr="00C811E8">
              <w:rPr>
                <w:bCs/>
                <w:iCs/>
              </w:rPr>
              <w:t xml:space="preserve">Indicates whether UE supports single DCI based TDMSchemeA. The capability signalling includes </w:t>
            </w:r>
            <w:r w:rsidRPr="00C811E8">
              <w:t>the maximum TBS size.</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supportTwoPortDL-PTRS-r16</w:t>
            </w:r>
          </w:p>
          <w:p w:rsidR="004502B8" w:rsidRPr="00C811E8" w:rsidRDefault="004502B8" w:rsidP="00CA6124">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rsidR="004502B8" w:rsidRPr="00C811E8" w:rsidRDefault="004502B8" w:rsidP="00CA6124">
            <w:pPr>
              <w:pStyle w:val="TAL"/>
              <w:jc w:val="center"/>
              <w:rPr>
                <w:bCs/>
                <w:iCs/>
              </w:rPr>
            </w:pPr>
            <w:r w:rsidRPr="00C811E8">
              <w:rPr>
                <w:bCs/>
                <w:iCs/>
              </w:rPr>
              <w:t>Band</w:t>
            </w:r>
          </w:p>
        </w:tc>
        <w:tc>
          <w:tcPr>
            <w:tcW w:w="567" w:type="dxa"/>
          </w:tcPr>
          <w:p w:rsidR="004502B8" w:rsidRPr="00C811E8" w:rsidRDefault="004502B8" w:rsidP="00CA6124">
            <w:pPr>
              <w:pStyle w:val="TAL"/>
              <w:jc w:val="center"/>
              <w:rPr>
                <w:bCs/>
                <w:iCs/>
              </w:rPr>
            </w:pPr>
            <w:r w:rsidRPr="00C811E8">
              <w:rPr>
                <w:bCs/>
                <w:iCs/>
              </w:rPr>
              <w:t>No</w:t>
            </w:r>
          </w:p>
        </w:tc>
        <w:tc>
          <w:tcPr>
            <w:tcW w:w="709" w:type="dxa"/>
          </w:tcPr>
          <w:p w:rsidR="004502B8" w:rsidRPr="00C811E8" w:rsidRDefault="004502B8" w:rsidP="00CA6124">
            <w:pPr>
              <w:pStyle w:val="TAL"/>
              <w:jc w:val="center"/>
              <w:rPr>
                <w:bCs/>
                <w:iCs/>
              </w:rPr>
            </w:pPr>
            <w:r w:rsidRPr="00C811E8">
              <w:rPr>
                <w:bCs/>
                <w:iCs/>
              </w:rPr>
              <w:t>N/A</w:t>
            </w:r>
          </w:p>
        </w:tc>
        <w:tc>
          <w:tcPr>
            <w:tcW w:w="728" w:type="dxa"/>
          </w:tcPr>
          <w:p w:rsidR="004502B8" w:rsidRPr="00C811E8" w:rsidRDefault="004502B8" w:rsidP="00CA6124">
            <w:pPr>
              <w:pStyle w:val="TAL"/>
              <w:jc w:val="center"/>
              <w:rPr>
                <w:bCs/>
                <w:iCs/>
              </w:rP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bCs/>
                <w:i/>
                <w:iCs/>
              </w:rPr>
            </w:pPr>
            <w:r w:rsidRPr="00C811E8">
              <w:rPr>
                <w:b/>
                <w:bCs/>
                <w:i/>
                <w:iCs/>
              </w:rPr>
              <w:t>tci-StatePDSCH</w:t>
            </w:r>
          </w:p>
          <w:p w:rsidR="004502B8" w:rsidRPr="00C811E8" w:rsidRDefault="004502B8" w:rsidP="00CA6124">
            <w:pPr>
              <w:pStyle w:val="TAL"/>
              <w:rPr>
                <w:rFonts w:cs="Arial"/>
                <w:bCs/>
                <w:iCs/>
              </w:rPr>
            </w:pPr>
            <w:r w:rsidRPr="00C811E8">
              <w:rPr>
                <w:rFonts w:cs="Arial"/>
                <w:bCs/>
                <w:iCs/>
              </w:rPr>
              <w:t>Defines support of TCI-States for PDSCH. The capability signalling comprises the following parameters:</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maxNumberConfiguredTCIstatesPerCC</w:t>
            </w:r>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rsidR="004502B8" w:rsidRPr="00C811E8" w:rsidRDefault="004502B8" w:rsidP="00CA6124">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maxNumberActiveTCI-PerBWP</w:t>
            </w:r>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4502B8" w:rsidRPr="00C811E8" w:rsidRDefault="004502B8" w:rsidP="00CA6124">
            <w:pPr>
              <w:spacing w:after="0"/>
              <w:ind w:left="568" w:hanging="284"/>
              <w:rPr>
                <w:rFonts w:ascii="Arial" w:hAnsi="Arial" w:cs="Arial"/>
                <w:sz w:val="18"/>
                <w:szCs w:val="18"/>
              </w:rPr>
            </w:pPr>
          </w:p>
          <w:p w:rsidR="004502B8" w:rsidRPr="00C811E8" w:rsidRDefault="004502B8" w:rsidP="00CA6124">
            <w:pPr>
              <w:pStyle w:val="TAL"/>
            </w:pPr>
            <w:r w:rsidRPr="00C811E8">
              <w:t>Note the UE is required to track only the active TCI states.</w:t>
            </w:r>
          </w:p>
          <w:p w:rsidR="004502B8" w:rsidRPr="00C811E8" w:rsidRDefault="004502B8" w:rsidP="00CA6124">
            <w:pPr>
              <w:pStyle w:val="TAL"/>
            </w:pPr>
          </w:p>
          <w:p w:rsidR="004502B8" w:rsidRPr="00C811E8" w:rsidRDefault="004502B8" w:rsidP="00CA6124">
            <w:pPr>
              <w:pStyle w:val="TAL"/>
              <w:rPr>
                <w:rFonts w:cs="Arial"/>
                <w:szCs w:val="18"/>
              </w:rPr>
            </w:pPr>
            <w:r w:rsidRPr="00C811E8">
              <w:rPr>
                <w:rFonts w:cs="Arial"/>
                <w:szCs w:val="18"/>
              </w:rPr>
              <w:t xml:space="preserve">The UE is mandated to report </w:t>
            </w:r>
            <w:r w:rsidRPr="00C811E8">
              <w:rPr>
                <w:rFonts w:cs="Arial"/>
                <w:i/>
                <w:iCs/>
                <w:szCs w:val="18"/>
              </w:rPr>
              <w:t>tci-StatePDSCH</w:t>
            </w:r>
            <w:r w:rsidRPr="00C811E8">
              <w:rPr>
                <w:rFonts w:cs="Arial"/>
                <w:szCs w:val="18"/>
              </w:rPr>
              <w:t>.</w:t>
            </w:r>
          </w:p>
        </w:tc>
        <w:tc>
          <w:tcPr>
            <w:tcW w:w="709" w:type="dxa"/>
          </w:tcPr>
          <w:p w:rsidR="004502B8" w:rsidRPr="00C811E8" w:rsidRDefault="004502B8" w:rsidP="00CA6124">
            <w:pPr>
              <w:pStyle w:val="TAL"/>
              <w:jc w:val="center"/>
            </w:pPr>
            <w:r w:rsidRPr="00C811E8">
              <w:rPr>
                <w:rFonts w:cs="Arial"/>
                <w:szCs w:val="18"/>
              </w:rPr>
              <w:t>Band</w:t>
            </w:r>
          </w:p>
        </w:tc>
        <w:tc>
          <w:tcPr>
            <w:tcW w:w="567" w:type="dxa"/>
          </w:tcPr>
          <w:p w:rsidR="004502B8" w:rsidRPr="00C811E8" w:rsidRDefault="004502B8" w:rsidP="00CA6124">
            <w:pPr>
              <w:pStyle w:val="TAL"/>
              <w:jc w:val="center"/>
            </w:pPr>
            <w:r w:rsidRPr="00C811E8">
              <w:rPr>
                <w:rFonts w:cs="Arial"/>
                <w:bCs/>
                <w:iCs/>
                <w:szCs w:val="18"/>
              </w:rPr>
              <w:t>Yes</w:t>
            </w:r>
          </w:p>
        </w:tc>
        <w:tc>
          <w:tcPr>
            <w:tcW w:w="709" w:type="dxa"/>
          </w:tcPr>
          <w:p w:rsidR="004502B8" w:rsidRPr="00C811E8" w:rsidRDefault="004502B8" w:rsidP="00CA6124">
            <w:pPr>
              <w:pStyle w:val="TAL"/>
              <w:jc w:val="cente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trs-AdditionalBandwidth-r16</w:t>
            </w:r>
          </w:p>
          <w:p w:rsidR="004502B8" w:rsidRPr="00C811E8" w:rsidRDefault="004502B8" w:rsidP="00CA6124">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rsidR="004502B8" w:rsidRPr="00C811E8" w:rsidRDefault="004502B8" w:rsidP="00CA6124">
            <w:pPr>
              <w:pStyle w:val="TAL"/>
            </w:pPr>
            <w:r w:rsidRPr="00C811E8">
              <w:t xml:space="preserve">Value </w:t>
            </w:r>
            <w:r w:rsidRPr="00C811E8">
              <w:rPr>
                <w:i/>
              </w:rPr>
              <w:t>trs-AddBW-Set1</w:t>
            </w:r>
            <w:r w:rsidRPr="00C811E8">
              <w:t xml:space="preserve"> indicates 28, 32, 36, 40, 44, 48 RBs.</w:t>
            </w:r>
          </w:p>
          <w:p w:rsidR="004502B8" w:rsidRPr="00C811E8" w:rsidRDefault="004502B8" w:rsidP="00CA6124">
            <w:pPr>
              <w:pStyle w:val="TAL"/>
              <w:rPr>
                <w:b/>
                <w:bCs/>
                <w:i/>
                <w:iCs/>
              </w:rPr>
            </w:pPr>
            <w:r w:rsidRPr="00C811E8">
              <w:t xml:space="preserve">Value </w:t>
            </w:r>
            <w:r w:rsidRPr="00C811E8">
              <w:rPr>
                <w:i/>
              </w:rPr>
              <w:t>trs-AddBW-Set2</w:t>
            </w:r>
            <w:r w:rsidRPr="00C811E8">
              <w:t xml:space="preserve"> indicates 32, 36, 40, 44, 48 RBs.</w:t>
            </w:r>
          </w:p>
        </w:tc>
        <w:tc>
          <w:tcPr>
            <w:tcW w:w="709" w:type="dxa"/>
          </w:tcPr>
          <w:p w:rsidR="004502B8" w:rsidRPr="00C811E8" w:rsidRDefault="004502B8" w:rsidP="00CA6124">
            <w:pPr>
              <w:pStyle w:val="TAL"/>
              <w:jc w:val="center"/>
              <w:rPr>
                <w:rFonts w:cs="Arial"/>
                <w:szCs w:val="18"/>
              </w:rPr>
            </w:pPr>
            <w:r w:rsidRPr="00C811E8">
              <w:t>Band</w:t>
            </w:r>
          </w:p>
        </w:tc>
        <w:tc>
          <w:tcPr>
            <w:tcW w:w="567" w:type="dxa"/>
          </w:tcPr>
          <w:p w:rsidR="004502B8" w:rsidRPr="00C811E8" w:rsidRDefault="004502B8" w:rsidP="00CA6124">
            <w:pPr>
              <w:pStyle w:val="TAL"/>
              <w:jc w:val="center"/>
              <w:rPr>
                <w:rFonts w:cs="Arial"/>
                <w:bCs/>
                <w:iCs/>
                <w:szCs w:val="18"/>
              </w:rPr>
            </w:pPr>
            <w:r w:rsidRPr="00C811E8">
              <w:t>No</w:t>
            </w:r>
          </w:p>
        </w:tc>
        <w:tc>
          <w:tcPr>
            <w:tcW w:w="709" w:type="dxa"/>
          </w:tcPr>
          <w:p w:rsidR="004502B8" w:rsidRPr="00C811E8" w:rsidRDefault="004502B8" w:rsidP="00CA6124">
            <w:pPr>
              <w:pStyle w:val="TAL"/>
              <w:jc w:val="center"/>
              <w:rPr>
                <w:bCs/>
                <w:iCs/>
              </w:rPr>
            </w:pPr>
            <w:r w:rsidRPr="00C811E8">
              <w:rPr>
                <w:bCs/>
                <w:iCs/>
              </w:rPr>
              <w:t>FDD only</w:t>
            </w:r>
          </w:p>
        </w:tc>
        <w:tc>
          <w:tcPr>
            <w:tcW w:w="728" w:type="dxa"/>
          </w:tcPr>
          <w:p w:rsidR="004502B8" w:rsidRPr="00C811E8" w:rsidRDefault="004502B8" w:rsidP="00CA6124">
            <w:pPr>
              <w:pStyle w:val="TAL"/>
              <w:jc w:val="center"/>
              <w:rPr>
                <w:bCs/>
                <w:iCs/>
              </w:rPr>
            </w:pPr>
            <w:r w:rsidRPr="00C811E8">
              <w:rPr>
                <w:bCs/>
                <w:iCs/>
              </w:rPr>
              <w:t>FR1 only</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twoPortsPTRS-UL</w:t>
            </w:r>
          </w:p>
          <w:p w:rsidR="004502B8" w:rsidRPr="00C811E8" w:rsidRDefault="004502B8" w:rsidP="00CA6124">
            <w:pPr>
              <w:pStyle w:val="TAL"/>
              <w:rPr>
                <w:bCs/>
                <w:iCs/>
              </w:rPr>
            </w:pPr>
            <w:r w:rsidRPr="00C811E8">
              <w:t>Defines whether UE supports PT-RS with 2 antenna ports for UL transmission.</w:t>
            </w:r>
          </w:p>
        </w:tc>
        <w:tc>
          <w:tcPr>
            <w:tcW w:w="709" w:type="dxa"/>
          </w:tcPr>
          <w:p w:rsidR="004502B8" w:rsidRPr="00C811E8" w:rsidRDefault="004502B8" w:rsidP="00CA6124">
            <w:pPr>
              <w:pStyle w:val="TAL"/>
              <w:jc w:val="center"/>
              <w:rPr>
                <w:rFonts w:cs="Arial"/>
                <w:szCs w:val="18"/>
              </w:rPr>
            </w:pPr>
            <w:r w:rsidRPr="00C811E8">
              <w:t>Band</w:t>
            </w:r>
          </w:p>
        </w:tc>
        <w:tc>
          <w:tcPr>
            <w:tcW w:w="567" w:type="dxa"/>
          </w:tcPr>
          <w:p w:rsidR="004502B8" w:rsidRPr="00C811E8" w:rsidRDefault="004502B8" w:rsidP="00CA6124">
            <w:pPr>
              <w:pStyle w:val="TAL"/>
              <w:jc w:val="center"/>
              <w:rPr>
                <w:rFonts w:cs="Arial"/>
                <w:bCs/>
                <w:iCs/>
                <w:szCs w:val="18"/>
              </w:rPr>
            </w:pPr>
            <w:r w:rsidRPr="00C811E8">
              <w:t>No</w:t>
            </w:r>
          </w:p>
        </w:tc>
        <w:tc>
          <w:tcPr>
            <w:tcW w:w="709" w:type="dxa"/>
          </w:tcPr>
          <w:p w:rsidR="004502B8" w:rsidRPr="00C811E8" w:rsidRDefault="004502B8" w:rsidP="00CA6124">
            <w:pPr>
              <w:pStyle w:val="TAL"/>
              <w:jc w:val="center"/>
              <w:rPr>
                <w:rFonts w:eastAsia="MS Mincho"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t>ue-PowerClass, ue-PowerClass-v1610</w:t>
            </w:r>
          </w:p>
          <w:p w:rsidR="004502B8" w:rsidRPr="00C811E8" w:rsidRDefault="004502B8" w:rsidP="00CA6124">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rsidR="004502B8" w:rsidRPr="00C811E8" w:rsidRDefault="004502B8" w:rsidP="00CA6124">
            <w:pPr>
              <w:pStyle w:val="TAL"/>
              <w:jc w:val="center"/>
              <w:rPr>
                <w:rFonts w:cs="Arial"/>
                <w:szCs w:val="18"/>
              </w:rPr>
            </w:pPr>
            <w:r w:rsidRPr="00C811E8">
              <w:rPr>
                <w:rFonts w:cs="Arial"/>
                <w:szCs w:val="18"/>
              </w:rPr>
              <w:t>Band</w:t>
            </w:r>
          </w:p>
        </w:tc>
        <w:tc>
          <w:tcPr>
            <w:tcW w:w="567" w:type="dxa"/>
          </w:tcPr>
          <w:p w:rsidR="004502B8" w:rsidRPr="00C811E8" w:rsidRDefault="004502B8" w:rsidP="00CA6124">
            <w:pPr>
              <w:pStyle w:val="TAL"/>
              <w:jc w:val="center"/>
              <w:rPr>
                <w:rFonts w:cs="Arial"/>
                <w:szCs w:val="18"/>
              </w:rPr>
            </w:pPr>
            <w:r w:rsidRPr="00C811E8">
              <w:rPr>
                <w:rFonts w:cs="Arial"/>
                <w:szCs w:val="18"/>
              </w:rPr>
              <w:t>Yes</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rPr>
                <w:bCs/>
                <w:iCs/>
              </w:rPr>
              <w:t>N/A</w:t>
            </w:r>
          </w:p>
        </w:tc>
      </w:tr>
      <w:tr w:rsidR="004502B8" w:rsidRPr="00C811E8" w:rsidTr="00CA6124">
        <w:trPr>
          <w:cantSplit/>
          <w:tblHeader/>
        </w:trPr>
        <w:tc>
          <w:tcPr>
            <w:tcW w:w="6917" w:type="dxa"/>
          </w:tcPr>
          <w:p w:rsidR="004502B8" w:rsidRPr="00C811E8" w:rsidRDefault="004502B8" w:rsidP="00CA6124">
            <w:pPr>
              <w:pStyle w:val="TAL"/>
              <w:rPr>
                <w:b/>
                <w:i/>
              </w:rPr>
            </w:pPr>
            <w:r w:rsidRPr="00C811E8">
              <w:rPr>
                <w:b/>
                <w:i/>
              </w:rPr>
              <w:lastRenderedPageBreak/>
              <w:t>uplinkBeamManagement</w:t>
            </w:r>
          </w:p>
          <w:p w:rsidR="004502B8" w:rsidRPr="00C811E8" w:rsidRDefault="004502B8" w:rsidP="00CA6124">
            <w:pPr>
              <w:pStyle w:val="TAL"/>
              <w:rPr>
                <w:rFonts w:eastAsia="MS PGothic"/>
              </w:rPr>
            </w:pPr>
            <w:r w:rsidRPr="00C811E8">
              <w:rPr>
                <w:rFonts w:eastAsia="MS PGothic"/>
              </w:rPr>
              <w:t>Defines support of beam management for UL. This capability signalling comprises the following parameters:</w:t>
            </w:r>
          </w:p>
          <w:p w:rsidR="004502B8" w:rsidRPr="00C811E8" w:rsidRDefault="004502B8" w:rsidP="00CA6124">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maxNumberSRS-ResourcePerSet-BM </w:t>
            </w:r>
            <w:r w:rsidRPr="00C811E8">
              <w:rPr>
                <w:rFonts w:ascii="Arial" w:hAnsi="Arial" w:cs="Arial"/>
                <w:sz w:val="18"/>
                <w:szCs w:val="18"/>
              </w:rPr>
              <w:t>indicates the maximum number of SRS resources per SRS resource set configurable for beam management, supported by the UE.</w:t>
            </w:r>
          </w:p>
          <w:p w:rsidR="004502B8" w:rsidRPr="00C811E8" w:rsidRDefault="004502B8" w:rsidP="00CA612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rsidR="004502B8" w:rsidRPr="00C811E8" w:rsidRDefault="004502B8" w:rsidP="00CA6124">
            <w:pPr>
              <w:rPr>
                <w:rFonts w:ascii="Arial" w:hAnsi="Arial" w:cs="Arial"/>
                <w:sz w:val="18"/>
                <w:szCs w:val="18"/>
              </w:rPr>
            </w:pPr>
            <w:r w:rsidRPr="00C811E8">
              <w:rPr>
                <w:rFonts w:ascii="Arial" w:hAnsi="Arial" w:cs="Arial"/>
                <w:sz w:val="18"/>
                <w:szCs w:val="18"/>
              </w:rPr>
              <w:t xml:space="preserve">If the UE does not set </w:t>
            </w:r>
            <w:r w:rsidRPr="00C811E8">
              <w:rPr>
                <w:rFonts w:ascii="Arial" w:hAnsi="Arial" w:cs="Arial"/>
                <w:i/>
                <w:sz w:val="18"/>
                <w:szCs w:val="18"/>
              </w:rPr>
              <w:t>beamCorrespondenceWithoutUL-BeamSweeping</w:t>
            </w:r>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rsidR="004502B8" w:rsidRPr="00C811E8" w:rsidRDefault="004502B8" w:rsidP="00CA6124">
            <w:pPr>
              <w:pStyle w:val="TAN"/>
            </w:pPr>
            <w:r w:rsidRPr="00C811E8">
              <w:t>NOTE:</w:t>
            </w:r>
            <w:r w:rsidRPr="00C811E8">
              <w:tab/>
              <w:t xml:space="preserve">The network uses </w:t>
            </w:r>
            <w:r w:rsidRPr="00C811E8">
              <w:rPr>
                <w:i/>
              </w:rPr>
              <w:t>maxNumberSRS-ResourceSet</w:t>
            </w:r>
            <w:r w:rsidRPr="00C811E8">
              <w:t xml:space="preserve"> to determine the maximum number of SRS resource sets that can be configured to the UE for periodic/semi-persistent/aperiodic configurations as below:</w:t>
            </w:r>
          </w:p>
          <w:p w:rsidR="004502B8" w:rsidRPr="00C811E8" w:rsidRDefault="004502B8" w:rsidP="00CA612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502B8" w:rsidRPr="00C811E8" w:rsidTr="00CA6124">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H"/>
                    <w:jc w:val="left"/>
                    <w:rPr>
                      <w:rFonts w:ascii="Calibri" w:hAnsi="Calibri" w:cs="Calibri"/>
                    </w:rPr>
                  </w:pPr>
                  <w:r w:rsidRPr="00C811E8">
                    <w:t xml:space="preserve">Maximum number of SRS resource sets across all time domain behaviour (periodic/semi-persistent/aperiodic) reported in </w:t>
                  </w:r>
                  <w:r w:rsidRPr="00C811E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H"/>
                    <w:jc w:val="left"/>
                  </w:pPr>
                  <w:r w:rsidRPr="00C811E8">
                    <w:t>Additional constraint on the maximum number of SRS resource sets configured to the UE for each supported time domain behaviour (periodic/semi-persistent/aperiodic)</w:t>
                  </w:r>
                </w:p>
              </w:tc>
            </w:tr>
            <w:tr w:rsidR="004502B8" w:rsidRPr="00C811E8"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1</w:t>
                  </w:r>
                </w:p>
              </w:tc>
            </w:tr>
            <w:tr w:rsidR="004502B8" w:rsidRPr="00C811E8"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1</w:t>
                  </w:r>
                </w:p>
              </w:tc>
            </w:tr>
            <w:tr w:rsidR="004502B8" w:rsidRPr="00C811E8"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1</w:t>
                  </w:r>
                </w:p>
              </w:tc>
            </w:tr>
            <w:tr w:rsidR="004502B8" w:rsidRPr="00C811E8"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2</w:t>
                  </w:r>
                </w:p>
              </w:tc>
            </w:tr>
            <w:tr w:rsidR="004502B8" w:rsidRPr="00C811E8"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2</w:t>
                  </w:r>
                </w:p>
              </w:tc>
            </w:tr>
            <w:tr w:rsidR="004502B8" w:rsidRPr="00C811E8"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2</w:t>
                  </w:r>
                </w:p>
              </w:tc>
            </w:tr>
            <w:tr w:rsidR="004502B8" w:rsidRPr="00C811E8"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4</w:t>
                  </w:r>
                </w:p>
              </w:tc>
            </w:tr>
            <w:tr w:rsidR="004502B8" w:rsidRPr="00C811E8"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502B8" w:rsidRPr="00C811E8" w:rsidRDefault="004502B8" w:rsidP="00CA6124">
                  <w:pPr>
                    <w:pStyle w:val="TAC"/>
                  </w:pPr>
                  <w:r w:rsidRPr="00C811E8">
                    <w:t>4</w:t>
                  </w:r>
                </w:p>
              </w:tc>
            </w:tr>
          </w:tbl>
          <w:p w:rsidR="004502B8" w:rsidRPr="00C811E8" w:rsidRDefault="004502B8" w:rsidP="00CA6124"/>
        </w:tc>
        <w:tc>
          <w:tcPr>
            <w:tcW w:w="709" w:type="dxa"/>
          </w:tcPr>
          <w:p w:rsidR="004502B8" w:rsidRPr="00C811E8" w:rsidRDefault="004502B8" w:rsidP="00CA6124">
            <w:pPr>
              <w:pStyle w:val="TAL"/>
              <w:jc w:val="center"/>
              <w:rPr>
                <w:rFonts w:cs="Arial"/>
                <w:szCs w:val="18"/>
              </w:rPr>
            </w:pPr>
            <w:r w:rsidRPr="00C811E8">
              <w:t>Band</w:t>
            </w:r>
          </w:p>
        </w:tc>
        <w:tc>
          <w:tcPr>
            <w:tcW w:w="567" w:type="dxa"/>
          </w:tcPr>
          <w:p w:rsidR="004502B8" w:rsidRPr="00C811E8" w:rsidRDefault="004502B8" w:rsidP="00CA6124">
            <w:pPr>
              <w:pStyle w:val="TAL"/>
              <w:jc w:val="center"/>
              <w:rPr>
                <w:rFonts w:cs="Arial"/>
                <w:szCs w:val="18"/>
              </w:rPr>
            </w:pPr>
            <w:r w:rsidRPr="00C811E8">
              <w:t>No</w:t>
            </w:r>
          </w:p>
        </w:tc>
        <w:tc>
          <w:tcPr>
            <w:tcW w:w="709" w:type="dxa"/>
          </w:tcPr>
          <w:p w:rsidR="004502B8" w:rsidRPr="00C811E8" w:rsidRDefault="004502B8" w:rsidP="00CA6124">
            <w:pPr>
              <w:pStyle w:val="TAL"/>
              <w:jc w:val="center"/>
              <w:rPr>
                <w:rFonts w:cs="Arial"/>
                <w:szCs w:val="18"/>
              </w:rPr>
            </w:pPr>
            <w:r w:rsidRPr="00C811E8">
              <w:rPr>
                <w:bCs/>
                <w:iCs/>
              </w:rPr>
              <w:t>N/A</w:t>
            </w:r>
          </w:p>
        </w:tc>
        <w:tc>
          <w:tcPr>
            <w:tcW w:w="728" w:type="dxa"/>
          </w:tcPr>
          <w:p w:rsidR="004502B8" w:rsidRPr="00C811E8" w:rsidRDefault="004502B8" w:rsidP="00CA6124">
            <w:pPr>
              <w:pStyle w:val="TAL"/>
              <w:jc w:val="center"/>
            </w:pPr>
            <w:r w:rsidRPr="00C811E8">
              <w:t>FR2 only</w:t>
            </w:r>
          </w:p>
        </w:tc>
      </w:tr>
    </w:tbl>
    <w:p w:rsidR="004502B8" w:rsidRPr="00C811E8" w:rsidRDefault="004502B8" w:rsidP="004502B8"/>
    <w:bookmarkEnd w:id="10"/>
    <w:bookmarkEnd w:id="11"/>
    <w:bookmarkEnd w:id="12"/>
    <w:bookmarkEnd w:id="13"/>
    <w:bookmarkEnd w:id="14"/>
    <w:bookmarkEnd w:id="15"/>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32E" w:rsidRDefault="00E2232E">
      <w:r>
        <w:separator/>
      </w:r>
    </w:p>
  </w:endnote>
  <w:endnote w:type="continuationSeparator" w:id="0">
    <w:p w:rsidR="00E2232E" w:rsidRDefault="00E2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32E" w:rsidRDefault="00E2232E">
      <w:r>
        <w:separator/>
      </w:r>
    </w:p>
  </w:footnote>
  <w:footnote w:type="continuationSeparator" w:id="0">
    <w:p w:rsidR="00E2232E" w:rsidRDefault="00E22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D34EE8A"/>
    <w:multiLevelType w:val="singleLevel"/>
    <w:tmpl w:val="4D34EE8A"/>
    <w:lvl w:ilvl="0">
      <w:start w:val="1"/>
      <w:numFmt w:val="decimal"/>
      <w:suff w:val="space"/>
      <w:lvlText w:val="(%1)"/>
      <w:lvlJc w:val="left"/>
    </w:lvl>
  </w:abstractNum>
  <w:abstractNum w:abstractNumId="2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36"/>
  </w:num>
  <w:num w:numId="4">
    <w:abstractNumId w:val="0"/>
  </w:num>
  <w:num w:numId="5">
    <w:abstractNumId w:val="38"/>
  </w:num>
  <w:num w:numId="6">
    <w:abstractNumId w:val="17"/>
  </w:num>
  <w:num w:numId="7">
    <w:abstractNumId w:val="31"/>
  </w:num>
  <w:num w:numId="8">
    <w:abstractNumId w:val="20"/>
  </w:num>
  <w:num w:numId="9">
    <w:abstractNumId w:val="10"/>
  </w:num>
  <w:num w:numId="10">
    <w:abstractNumId w:val="4"/>
  </w:num>
  <w:num w:numId="11">
    <w:abstractNumId w:val="26"/>
  </w:num>
  <w:num w:numId="12">
    <w:abstractNumId w:val="9"/>
  </w:num>
  <w:num w:numId="13">
    <w:abstractNumId w:val="18"/>
  </w:num>
  <w:num w:numId="14">
    <w:abstractNumId w:val="2"/>
  </w:num>
  <w:num w:numId="15">
    <w:abstractNumId w:val="27"/>
  </w:num>
  <w:num w:numId="16">
    <w:abstractNumId w:val="13"/>
  </w:num>
  <w:num w:numId="17">
    <w:abstractNumId w:val="22"/>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5"/>
  </w:num>
  <w:num w:numId="20">
    <w:abstractNumId w:val="11"/>
  </w:num>
  <w:num w:numId="21">
    <w:abstractNumId w:val="6"/>
  </w:num>
  <w:num w:numId="22">
    <w:abstractNumId w:val="37"/>
  </w:num>
  <w:num w:numId="23">
    <w:abstractNumId w:val="23"/>
  </w:num>
  <w:num w:numId="24">
    <w:abstractNumId w:val="8"/>
  </w:num>
  <w:num w:numId="25">
    <w:abstractNumId w:val="32"/>
  </w:num>
  <w:num w:numId="26">
    <w:abstractNumId w:val="34"/>
  </w:num>
  <w:num w:numId="27">
    <w:abstractNumId w:val="21"/>
  </w:num>
  <w:num w:numId="28">
    <w:abstractNumId w:val="40"/>
  </w:num>
  <w:num w:numId="29">
    <w:abstractNumId w:val="12"/>
  </w:num>
  <w:num w:numId="30">
    <w:abstractNumId w:val="14"/>
  </w:num>
  <w:num w:numId="31">
    <w:abstractNumId w:val="3"/>
  </w:num>
  <w:num w:numId="32">
    <w:abstractNumId w:val="30"/>
  </w:num>
  <w:num w:numId="33">
    <w:abstractNumId w:val="35"/>
  </w:num>
  <w:num w:numId="34">
    <w:abstractNumId w:val="33"/>
  </w:num>
  <w:num w:numId="35">
    <w:abstractNumId w:val="28"/>
  </w:num>
  <w:num w:numId="36">
    <w:abstractNumId w:val="24"/>
  </w:num>
  <w:num w:numId="37">
    <w:abstractNumId w:val="29"/>
  </w:num>
  <w:num w:numId="38">
    <w:abstractNumId w:val="39"/>
  </w:num>
  <w:num w:numId="39">
    <w:abstractNumId w:val="19"/>
  </w:num>
  <w:num w:numId="40">
    <w:abstractNumId w:val="16"/>
  </w:num>
  <w:num w:numId="41">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D5977"/>
    <w:rsid w:val="001E41F3"/>
    <w:rsid w:val="001E730A"/>
    <w:rsid w:val="001F08ED"/>
    <w:rsid w:val="001F254B"/>
    <w:rsid w:val="00201CFB"/>
    <w:rsid w:val="00201E6C"/>
    <w:rsid w:val="00204160"/>
    <w:rsid w:val="00207FF1"/>
    <w:rsid w:val="00216D24"/>
    <w:rsid w:val="002228FD"/>
    <w:rsid w:val="00222F8F"/>
    <w:rsid w:val="00223CD4"/>
    <w:rsid w:val="00225A3D"/>
    <w:rsid w:val="00227F02"/>
    <w:rsid w:val="002326D6"/>
    <w:rsid w:val="00232BD6"/>
    <w:rsid w:val="0023607D"/>
    <w:rsid w:val="00240A2B"/>
    <w:rsid w:val="00243375"/>
    <w:rsid w:val="002501AF"/>
    <w:rsid w:val="0025659F"/>
    <w:rsid w:val="0025755F"/>
    <w:rsid w:val="0026004D"/>
    <w:rsid w:val="00261A96"/>
    <w:rsid w:val="002640DD"/>
    <w:rsid w:val="0026550B"/>
    <w:rsid w:val="00265789"/>
    <w:rsid w:val="0027408C"/>
    <w:rsid w:val="002759B7"/>
    <w:rsid w:val="00275D12"/>
    <w:rsid w:val="00276557"/>
    <w:rsid w:val="0028004C"/>
    <w:rsid w:val="00284FEB"/>
    <w:rsid w:val="00285784"/>
    <w:rsid w:val="002860C4"/>
    <w:rsid w:val="00293533"/>
    <w:rsid w:val="00293D16"/>
    <w:rsid w:val="002A0B0F"/>
    <w:rsid w:val="002B3549"/>
    <w:rsid w:val="002B5741"/>
    <w:rsid w:val="002C57A2"/>
    <w:rsid w:val="002C614F"/>
    <w:rsid w:val="002C7C01"/>
    <w:rsid w:val="002D2765"/>
    <w:rsid w:val="002D39C2"/>
    <w:rsid w:val="002D4A83"/>
    <w:rsid w:val="002E0256"/>
    <w:rsid w:val="002E1720"/>
    <w:rsid w:val="002F3D42"/>
    <w:rsid w:val="00305409"/>
    <w:rsid w:val="003071D8"/>
    <w:rsid w:val="00314728"/>
    <w:rsid w:val="003163EF"/>
    <w:rsid w:val="00321DFC"/>
    <w:rsid w:val="00326F8A"/>
    <w:rsid w:val="00333229"/>
    <w:rsid w:val="00340CFD"/>
    <w:rsid w:val="00344581"/>
    <w:rsid w:val="00345FF9"/>
    <w:rsid w:val="003609EF"/>
    <w:rsid w:val="0036231A"/>
    <w:rsid w:val="003717C7"/>
    <w:rsid w:val="003733A5"/>
    <w:rsid w:val="00373969"/>
    <w:rsid w:val="00374AF1"/>
    <w:rsid w:val="00374DD4"/>
    <w:rsid w:val="00382E12"/>
    <w:rsid w:val="0039127D"/>
    <w:rsid w:val="00397E8B"/>
    <w:rsid w:val="003A0CC0"/>
    <w:rsid w:val="003A6AAC"/>
    <w:rsid w:val="003B306A"/>
    <w:rsid w:val="003B3BBD"/>
    <w:rsid w:val="003B427E"/>
    <w:rsid w:val="003B4421"/>
    <w:rsid w:val="003B7F57"/>
    <w:rsid w:val="003C2AB2"/>
    <w:rsid w:val="003C357B"/>
    <w:rsid w:val="003C3BBD"/>
    <w:rsid w:val="003D13A9"/>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02B8"/>
    <w:rsid w:val="00457096"/>
    <w:rsid w:val="004570F7"/>
    <w:rsid w:val="004615CF"/>
    <w:rsid w:val="00463556"/>
    <w:rsid w:val="0047032B"/>
    <w:rsid w:val="00471AC7"/>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7111"/>
    <w:rsid w:val="005538E3"/>
    <w:rsid w:val="005558E9"/>
    <w:rsid w:val="0055601E"/>
    <w:rsid w:val="00556186"/>
    <w:rsid w:val="0058368B"/>
    <w:rsid w:val="00584DAE"/>
    <w:rsid w:val="005861B0"/>
    <w:rsid w:val="00592D74"/>
    <w:rsid w:val="00593E2B"/>
    <w:rsid w:val="005A37A5"/>
    <w:rsid w:val="005A7BFD"/>
    <w:rsid w:val="005B1FA1"/>
    <w:rsid w:val="005B2BF6"/>
    <w:rsid w:val="005B2CDD"/>
    <w:rsid w:val="005B39D0"/>
    <w:rsid w:val="005B3CA3"/>
    <w:rsid w:val="005B563D"/>
    <w:rsid w:val="005E2C44"/>
    <w:rsid w:val="005E5F2B"/>
    <w:rsid w:val="005F5816"/>
    <w:rsid w:val="005F63E0"/>
    <w:rsid w:val="006013AC"/>
    <w:rsid w:val="006032C8"/>
    <w:rsid w:val="0061036F"/>
    <w:rsid w:val="00614162"/>
    <w:rsid w:val="0061570F"/>
    <w:rsid w:val="00621188"/>
    <w:rsid w:val="00621865"/>
    <w:rsid w:val="00623D93"/>
    <w:rsid w:val="0062447D"/>
    <w:rsid w:val="00624AF3"/>
    <w:rsid w:val="006257ED"/>
    <w:rsid w:val="006333D6"/>
    <w:rsid w:val="0063349C"/>
    <w:rsid w:val="006447F5"/>
    <w:rsid w:val="00653429"/>
    <w:rsid w:val="006602E7"/>
    <w:rsid w:val="00664370"/>
    <w:rsid w:val="00677B59"/>
    <w:rsid w:val="00695808"/>
    <w:rsid w:val="006B46FB"/>
    <w:rsid w:val="006C474B"/>
    <w:rsid w:val="006C7FCA"/>
    <w:rsid w:val="006D6834"/>
    <w:rsid w:val="006D6996"/>
    <w:rsid w:val="006E21FB"/>
    <w:rsid w:val="006E28E7"/>
    <w:rsid w:val="006F56D7"/>
    <w:rsid w:val="006F6C1F"/>
    <w:rsid w:val="0070273D"/>
    <w:rsid w:val="00707A7E"/>
    <w:rsid w:val="0071613C"/>
    <w:rsid w:val="007229E6"/>
    <w:rsid w:val="007416CE"/>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F04E2"/>
    <w:rsid w:val="007F08F8"/>
    <w:rsid w:val="007F1C11"/>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A20E1"/>
    <w:rsid w:val="008A2B87"/>
    <w:rsid w:val="008A45A6"/>
    <w:rsid w:val="008B12C5"/>
    <w:rsid w:val="008B1A4C"/>
    <w:rsid w:val="008C1A85"/>
    <w:rsid w:val="008D632D"/>
    <w:rsid w:val="008E3BF1"/>
    <w:rsid w:val="008E40AE"/>
    <w:rsid w:val="008F130F"/>
    <w:rsid w:val="008F686C"/>
    <w:rsid w:val="008F7434"/>
    <w:rsid w:val="00903998"/>
    <w:rsid w:val="009078AD"/>
    <w:rsid w:val="0091052B"/>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87CCD"/>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704C"/>
    <w:rsid w:val="00C10657"/>
    <w:rsid w:val="00C11C19"/>
    <w:rsid w:val="00C13158"/>
    <w:rsid w:val="00C16618"/>
    <w:rsid w:val="00C20D65"/>
    <w:rsid w:val="00C21586"/>
    <w:rsid w:val="00C22778"/>
    <w:rsid w:val="00C33C76"/>
    <w:rsid w:val="00C3746F"/>
    <w:rsid w:val="00C41121"/>
    <w:rsid w:val="00C43929"/>
    <w:rsid w:val="00C441F3"/>
    <w:rsid w:val="00C507D9"/>
    <w:rsid w:val="00C54AC5"/>
    <w:rsid w:val="00C5534D"/>
    <w:rsid w:val="00C55AB7"/>
    <w:rsid w:val="00C645A9"/>
    <w:rsid w:val="00C657A2"/>
    <w:rsid w:val="00C66BA2"/>
    <w:rsid w:val="00C67F05"/>
    <w:rsid w:val="00C70692"/>
    <w:rsid w:val="00C71EE2"/>
    <w:rsid w:val="00C81B92"/>
    <w:rsid w:val="00C82B63"/>
    <w:rsid w:val="00C8323A"/>
    <w:rsid w:val="00C90FFD"/>
    <w:rsid w:val="00C93CFF"/>
    <w:rsid w:val="00C95985"/>
    <w:rsid w:val="00C9759E"/>
    <w:rsid w:val="00CA3336"/>
    <w:rsid w:val="00CA45E5"/>
    <w:rsid w:val="00CA6304"/>
    <w:rsid w:val="00CA7F53"/>
    <w:rsid w:val="00CB4BF0"/>
    <w:rsid w:val="00CC29E0"/>
    <w:rsid w:val="00CC5026"/>
    <w:rsid w:val="00CC68D0"/>
    <w:rsid w:val="00CD084E"/>
    <w:rsid w:val="00CD5AF6"/>
    <w:rsid w:val="00CF06BE"/>
    <w:rsid w:val="00CF7E41"/>
    <w:rsid w:val="00D01554"/>
    <w:rsid w:val="00D03780"/>
    <w:rsid w:val="00D03F9A"/>
    <w:rsid w:val="00D0625F"/>
    <w:rsid w:val="00D0667B"/>
    <w:rsid w:val="00D06D51"/>
    <w:rsid w:val="00D10E06"/>
    <w:rsid w:val="00D10F62"/>
    <w:rsid w:val="00D24991"/>
    <w:rsid w:val="00D34E95"/>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D6E8D"/>
    <w:rsid w:val="00DE159E"/>
    <w:rsid w:val="00DE34CF"/>
    <w:rsid w:val="00DF55B1"/>
    <w:rsid w:val="00DF7CFB"/>
    <w:rsid w:val="00E0337E"/>
    <w:rsid w:val="00E13F3D"/>
    <w:rsid w:val="00E2232E"/>
    <w:rsid w:val="00E2353F"/>
    <w:rsid w:val="00E32321"/>
    <w:rsid w:val="00E34898"/>
    <w:rsid w:val="00E35927"/>
    <w:rsid w:val="00E50B26"/>
    <w:rsid w:val="00E54746"/>
    <w:rsid w:val="00E5695A"/>
    <w:rsid w:val="00E60FEF"/>
    <w:rsid w:val="00E61E79"/>
    <w:rsid w:val="00E66460"/>
    <w:rsid w:val="00E6660E"/>
    <w:rsid w:val="00E7484B"/>
    <w:rsid w:val="00E91011"/>
    <w:rsid w:val="00EA360F"/>
    <w:rsid w:val="00EB09B7"/>
    <w:rsid w:val="00EC7138"/>
    <w:rsid w:val="00ED3E9A"/>
    <w:rsid w:val="00EE7D7C"/>
    <w:rsid w:val="00EF3DE5"/>
    <w:rsid w:val="00EF7CA3"/>
    <w:rsid w:val="00EF7F3B"/>
    <w:rsid w:val="00F064FC"/>
    <w:rsid w:val="00F14732"/>
    <w:rsid w:val="00F15D6C"/>
    <w:rsid w:val="00F21EFD"/>
    <w:rsid w:val="00F25D98"/>
    <w:rsid w:val="00F2636D"/>
    <w:rsid w:val="00F300FB"/>
    <w:rsid w:val="00F36CC7"/>
    <w:rsid w:val="00F36F7D"/>
    <w:rsid w:val="00F41D4D"/>
    <w:rsid w:val="00F46F31"/>
    <w:rsid w:val="00F5730D"/>
    <w:rsid w:val="00F62CCE"/>
    <w:rsid w:val="00F70771"/>
    <w:rsid w:val="00F74135"/>
    <w:rsid w:val="00F7448A"/>
    <w:rsid w:val="00F93F69"/>
    <w:rsid w:val="00F960CC"/>
    <w:rsid w:val="00FA1661"/>
    <w:rsid w:val="00FA5E4C"/>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5"/>
    <w:uiPriority w:val="34"/>
    <w:qFormat/>
    <w:rsid w:val="007D30C1"/>
    <w:pPr>
      <w:spacing w:after="0"/>
      <w:ind w:leftChars="400" w:left="840" w:hanging="720"/>
    </w:pPr>
    <w:rPr>
      <w:rFonts w:ascii="Times" w:eastAsia="Batang" w:hAnsi="Times"/>
      <w:szCs w:val="24"/>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6"/>
    <w:semiHidden/>
    <w:unhideWhenUsed/>
    <w:rsid w:val="00C657A2"/>
    <w:pPr>
      <w:spacing w:after="120"/>
    </w:pPr>
  </w:style>
  <w:style w:type="character" w:customStyle="1" w:styleId="Char6">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qFormat/>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qFormat/>
    <w:locked/>
    <w:rsid w:val="0023607D"/>
    <w:rPr>
      <w:rFonts w:ascii="Times New Roman" w:hAnsi="Times New Roman"/>
      <w:lang w:val="en-GB" w:eastAsia="en-US"/>
    </w:rPr>
  </w:style>
  <w:style w:type="character" w:customStyle="1" w:styleId="5Char">
    <w:name w:val="标题 5 Char"/>
    <w:link w:val="5"/>
    <w:qFormat/>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qFormat/>
    <w:rsid w:val="0023607D"/>
    <w:rPr>
      <w:rFonts w:ascii="Tahoma" w:hAnsi="Tahoma" w:cs="Tahoma"/>
      <w:sz w:val="16"/>
      <w:szCs w:val="16"/>
      <w:lang w:val="en-GB" w:eastAsia="en-US"/>
    </w:rPr>
  </w:style>
  <w:style w:type="character" w:customStyle="1" w:styleId="TACChar">
    <w:name w:val="TAC Char"/>
    <w:link w:val="TAC"/>
    <w:qFormat/>
    <w:locked/>
    <w:rsid w:val="00C55AB7"/>
    <w:rPr>
      <w:rFonts w:ascii="Arial" w:hAnsi="Arial"/>
      <w:sz w:val="18"/>
      <w:lang w:val="en-GB" w:eastAsia="en-US"/>
    </w:rPr>
  </w:style>
  <w:style w:type="character" w:styleId="af5">
    <w:name w:val="Emphasis"/>
    <w:uiPriority w:val="20"/>
    <w:qFormat/>
    <w:rsid w:val="00C55AB7"/>
    <w:rPr>
      <w:i/>
      <w:iCs/>
    </w:rPr>
  </w:style>
  <w:style w:type="paragraph" w:styleId="af6">
    <w:name w:val="Normal (Web)"/>
    <w:basedOn w:val="a"/>
    <w:uiPriority w:val="99"/>
    <w:unhideWhenUsed/>
    <w:qFormat/>
    <w:rsid w:val="00C55AB7"/>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C55AB7"/>
    <w:rPr>
      <w:rFonts w:ascii="Times New Roman" w:hAnsi="Times New Roman"/>
      <w:lang w:val="en-GB" w:eastAsia="en-US"/>
    </w:rPr>
  </w:style>
  <w:style w:type="paragraph" w:customStyle="1" w:styleId="LGTdoc1">
    <w:name w:val="LGTdoc_제목1"/>
    <w:basedOn w:val="a"/>
    <w:qFormat/>
    <w:rsid w:val="00C55AB7"/>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C55AB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7B232-0158-498B-B463-6DEBB752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9613</Words>
  <Characters>54799</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64284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11</cp:revision>
  <cp:lastPrinted>1899-12-31T23:00:00Z</cp:lastPrinted>
  <dcterms:created xsi:type="dcterms:W3CDTF">2021-03-27T07:38:00Z</dcterms:created>
  <dcterms:modified xsi:type="dcterms:W3CDTF">2021-04-02T01:14:00Z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(3)E8lfa68msCp/pmTlo1G9FD2Or2QNxjnev9/xtuJu0+Xmdg7Ak1PQX01BCSiWtncyYz/xAWSo
uPQUR8NQuzv7AazsrWKb2YYruEfgdG6aV8av+nGHJaDT4t9AYKE9zxWfwNhbZEpAZezgoZWk
gCgKYd/L5/jl55QHhiDSzkqTCtQFDki8gq7ciQibd3F8pfOEvAeYscBMV/e71q8rquCGx8CQ
6m8+UvArEc+EKP6A8D</vt:lpwstr>
  </property>
  <property fmtid="{D5CDD505-2E9C-101B-9397-08002B2CF9AE}" pid="22" name="_2015_ms_pID_7253431">
    <vt:lpwstr>Dmr4XXjhrJJrK76eQck/fDIi2+zB4A/QO39ym4sMPXm4FLipWnzDWT
sfvr7nptEYgDF7O/PBPIlleLLeuY0nCq+Ih32sHKKvUAw0yzZbELCttp1x15j2DzynmDf14S
2WaleWU522m3JKd5UpAI8jo3rAq4DEQS95mBmj7KK1pvYbWn9vQfQ1J8MsvRQZzejdCi3w2k
0NzIdTX+GPryv+hPpMiBzXMjV/Nd/lTN8gw5</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1617277844</vt:lpwstr>
  </property>
</Properties>
</file>